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509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2129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700B5" w:rsidTr="002D6877">
        <w:trPr>
          <w:cantSplit/>
          <w:trHeight w:val="4759"/>
        </w:trPr>
        <w:tc>
          <w:tcPr>
            <w:tcW w:w="950" w:type="pct"/>
            <w:tcBorders>
              <w:top w:val="nil"/>
              <w:left w:val="nil"/>
            </w:tcBorders>
          </w:tcPr>
          <w:p w:rsidR="009700B5" w:rsidRPr="00656127" w:rsidRDefault="009700B5" w:rsidP="00056AAD">
            <w:pPr>
              <w:rPr>
                <w:sz w:val="18"/>
                <w:szCs w:val="18"/>
              </w:rPr>
            </w:pPr>
          </w:p>
        </w:tc>
        <w:tc>
          <w:tcPr>
            <w:tcW w:w="253" w:type="pct"/>
            <w:textDirection w:val="btLr"/>
            <w:vAlign w:val="center"/>
          </w:tcPr>
          <w:p w:rsidR="009700B5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Validation1</w:t>
            </w:r>
            <w:r>
              <w:t> : Premier programme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Validation2</w:t>
            </w:r>
            <w:r>
              <w:t> : Taille des variables en mémoire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 xml:space="preserve">3 </w:t>
            </w:r>
            <w:r>
              <w:t>: Saisie d’un nombre au clavier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4</w:t>
            </w:r>
            <w:r>
              <w:t> : Changement d’ordre d’affichage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5</w:t>
            </w:r>
            <w:r>
              <w:t> : Opérations division et modulo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6</w:t>
            </w:r>
            <w:r>
              <w:t xml:space="preserve"> : Coût de transport </w:t>
            </w:r>
            <w:r w:rsidRPr="009700B5">
              <w:rPr>
                <w:b/>
              </w:rPr>
              <w:t>programme 1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Default="009700B5" w:rsidP="000534AA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7</w:t>
            </w:r>
            <w:r>
              <w:t xml:space="preserve"> : Coût de transport </w:t>
            </w:r>
            <w:r>
              <w:rPr>
                <w:b/>
              </w:rPr>
              <w:t>programme 2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8</w:t>
            </w:r>
            <w:r>
              <w:t> : Test de nombre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Pr="00FE2E83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9</w:t>
            </w:r>
            <w:r>
              <w:t> : Test de caractère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Pr="000534AA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10</w:t>
            </w:r>
            <w:r>
              <w:t xml:space="preserve"> : Boucle </w:t>
            </w:r>
            <w:proofErr w:type="spellStart"/>
            <w:proofErr w:type="gramStart"/>
            <w:r w:rsidRPr="009700B5">
              <w:rPr>
                <w:b/>
              </w:rPr>
              <w:t>while</w:t>
            </w:r>
            <w:proofErr w:type="spellEnd"/>
            <w:r w:rsidRPr="009700B5">
              <w:rPr>
                <w:b/>
              </w:rPr>
              <w:t>(</w:t>
            </w:r>
            <w:proofErr w:type="gramEnd"/>
            <w:r w:rsidRPr="009700B5">
              <w:rPr>
                <w:b/>
              </w:rPr>
              <w:t>)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Pr="000534AA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11</w:t>
            </w:r>
            <w:r>
              <w:t xml:space="preserve"> : Boucle </w:t>
            </w:r>
            <w:r>
              <w:rPr>
                <w:b/>
              </w:rPr>
              <w:t>for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Pr="000534AA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12</w:t>
            </w:r>
            <w:r>
              <w:t> : Mise en œuvre d’une procédure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Pr="000534AA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13</w:t>
            </w:r>
            <w:r>
              <w:t> : Création et écriture fichier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Pr="000534AA" w:rsidRDefault="009700B5" w:rsidP="009700B5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14</w:t>
            </w:r>
            <w:r>
              <w:t> : Lecture dans un fichier</w:t>
            </w:r>
            <w:r w:rsidR="002F2FE3">
              <w:t xml:space="preserve"> </w:t>
            </w:r>
            <w:r w:rsidR="002F2FE3" w:rsidRPr="002F2FE3">
              <w:rPr>
                <w:b/>
              </w:rPr>
              <w:t>1</w:t>
            </w:r>
          </w:p>
        </w:tc>
        <w:tc>
          <w:tcPr>
            <w:tcW w:w="253" w:type="pct"/>
            <w:textDirection w:val="btLr"/>
          </w:tcPr>
          <w:p w:rsidR="009700B5" w:rsidRDefault="009700B5" w:rsidP="009700B5">
            <w:pPr>
              <w:ind w:left="113" w:right="113"/>
              <w:jc w:val="left"/>
              <w:rPr>
                <w:b/>
              </w:rPr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15</w:t>
            </w:r>
            <w:r>
              <w:t> : Lecture dans un fichier</w:t>
            </w:r>
            <w:r w:rsidR="002F2FE3">
              <w:t xml:space="preserve"> </w:t>
            </w:r>
            <w:r w:rsidR="002F2FE3" w:rsidRPr="002F2FE3">
              <w:rPr>
                <w:b/>
              </w:rPr>
              <w:t>2</w:t>
            </w:r>
            <w:r w:rsidR="002F2FE3">
              <w:t xml:space="preserve"> </w:t>
            </w:r>
          </w:p>
        </w:tc>
        <w:tc>
          <w:tcPr>
            <w:tcW w:w="253" w:type="pct"/>
            <w:textDirection w:val="btLr"/>
            <w:vAlign w:val="center"/>
          </w:tcPr>
          <w:p w:rsidR="009700B5" w:rsidRDefault="009700B5" w:rsidP="000534AA">
            <w:pPr>
              <w:ind w:left="113" w:right="113"/>
              <w:jc w:val="left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2D6877" w:rsidTr="009700B5">
        <w:trPr>
          <w:trHeight w:val="831"/>
        </w:trPr>
        <w:tc>
          <w:tcPr>
            <w:tcW w:w="951" w:type="pct"/>
            <w:vAlign w:val="center"/>
          </w:tcPr>
          <w:p w:rsidR="002D6877" w:rsidRPr="00AB7BC9" w:rsidRDefault="002D6877" w:rsidP="005D06CB">
            <w:pPr>
              <w:jc w:val="left"/>
              <w:rPr>
                <w:b/>
                <w:sz w:val="16"/>
                <w:szCs w:val="16"/>
                <w:lang w:eastAsia="fr-FR"/>
              </w:rPr>
            </w:pPr>
            <w:bookmarkStart w:id="0" w:name="_GoBack"/>
            <w:r w:rsidRPr="00AB7BC9">
              <w:rPr>
                <w:b/>
                <w:sz w:val="16"/>
                <w:szCs w:val="16"/>
                <w:lang w:eastAsia="fr-FR"/>
              </w:rPr>
              <w:t>MAIRE Valentin</w:t>
            </w: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</w:tr>
      <w:tr w:rsidR="002D6877" w:rsidTr="002D6877">
        <w:trPr>
          <w:trHeight w:val="831"/>
        </w:trPr>
        <w:tc>
          <w:tcPr>
            <w:tcW w:w="950" w:type="pct"/>
            <w:vAlign w:val="center"/>
          </w:tcPr>
          <w:p w:rsidR="002D6877" w:rsidRPr="00AB7BC9" w:rsidRDefault="002D6877" w:rsidP="005D06CB">
            <w:pPr>
              <w:jc w:val="left"/>
              <w:rPr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MASELLI Geoffroy</w:t>
            </w: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</w:tr>
      <w:tr w:rsidR="002D6877" w:rsidTr="002D6877">
        <w:trPr>
          <w:trHeight w:val="831"/>
        </w:trPr>
        <w:tc>
          <w:tcPr>
            <w:tcW w:w="950" w:type="pct"/>
            <w:vAlign w:val="center"/>
          </w:tcPr>
          <w:p w:rsidR="002D6877" w:rsidRPr="00AB7BC9" w:rsidRDefault="002D6877" w:rsidP="005D06CB">
            <w:pPr>
              <w:jc w:val="left"/>
              <w:rPr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MONTUSCHI </w:t>
            </w:r>
          </w:p>
          <w:p w:rsidR="002D6877" w:rsidRPr="00AB7BC9" w:rsidRDefault="002D6877" w:rsidP="005D06CB">
            <w:pPr>
              <w:jc w:val="left"/>
              <w:rPr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Charles</w:t>
            </w: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</w:tr>
      <w:tr w:rsidR="002D6877" w:rsidTr="002D6877">
        <w:trPr>
          <w:trHeight w:val="831"/>
        </w:trPr>
        <w:tc>
          <w:tcPr>
            <w:tcW w:w="950" w:type="pct"/>
            <w:vAlign w:val="center"/>
          </w:tcPr>
          <w:p w:rsidR="002D6877" w:rsidRPr="009A2494" w:rsidRDefault="002D6877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PASQUIER Samuel</w:t>
            </w: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</w:tr>
      <w:tr w:rsidR="002D6877" w:rsidTr="002D6877">
        <w:trPr>
          <w:trHeight w:val="831"/>
        </w:trPr>
        <w:tc>
          <w:tcPr>
            <w:tcW w:w="950" w:type="pct"/>
            <w:vAlign w:val="center"/>
          </w:tcPr>
          <w:p w:rsidR="002D6877" w:rsidRPr="00AB7BC9" w:rsidRDefault="002D6877" w:rsidP="005D06CB">
            <w:pPr>
              <w:jc w:val="left"/>
              <w:rPr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PEREGRINA Olivier</w:t>
            </w: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</w:tr>
      <w:tr w:rsidR="002D6877" w:rsidTr="002D6877">
        <w:trPr>
          <w:trHeight w:val="831"/>
        </w:trPr>
        <w:tc>
          <w:tcPr>
            <w:tcW w:w="950" w:type="pct"/>
            <w:vAlign w:val="center"/>
          </w:tcPr>
          <w:p w:rsidR="002D6877" w:rsidRPr="00AB7BC9" w:rsidRDefault="002D6877" w:rsidP="005D06CB">
            <w:pPr>
              <w:jc w:val="left"/>
              <w:rPr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PICORE Remi</w:t>
            </w: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</w:tr>
      <w:tr w:rsidR="002D6877" w:rsidTr="002D6877">
        <w:trPr>
          <w:trHeight w:val="831"/>
        </w:trPr>
        <w:tc>
          <w:tcPr>
            <w:tcW w:w="950" w:type="pct"/>
            <w:vAlign w:val="center"/>
          </w:tcPr>
          <w:p w:rsidR="002D6877" w:rsidRPr="006C4B64" w:rsidRDefault="002D6877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POUTRIEUX Alexis</w:t>
            </w: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</w:tr>
      <w:tr w:rsidR="002D6877" w:rsidTr="002D6877">
        <w:trPr>
          <w:trHeight w:val="831"/>
        </w:trPr>
        <w:tc>
          <w:tcPr>
            <w:tcW w:w="950" w:type="pct"/>
            <w:vAlign w:val="center"/>
          </w:tcPr>
          <w:p w:rsidR="002D6877" w:rsidRPr="002D6877" w:rsidRDefault="002D6877" w:rsidP="0099424F">
            <w:pPr>
              <w:jc w:val="left"/>
              <w:rPr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RAMAND Valentin</w:t>
            </w: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</w:tr>
      <w:tr w:rsidR="002D6877" w:rsidTr="002D6877">
        <w:trPr>
          <w:trHeight w:val="831"/>
        </w:trPr>
        <w:tc>
          <w:tcPr>
            <w:tcW w:w="950" w:type="pct"/>
            <w:vAlign w:val="center"/>
          </w:tcPr>
          <w:p w:rsidR="002D6877" w:rsidRPr="006C4B64" w:rsidRDefault="002D6877" w:rsidP="0052495B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SAUCE Ludovic</w:t>
            </w: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</w:tr>
      <w:tr w:rsidR="002D6877" w:rsidTr="002D6877">
        <w:trPr>
          <w:trHeight w:val="831"/>
        </w:trPr>
        <w:tc>
          <w:tcPr>
            <w:tcW w:w="950" w:type="pct"/>
            <w:vAlign w:val="center"/>
          </w:tcPr>
          <w:p w:rsidR="002D6877" w:rsidRPr="006C4B64" w:rsidRDefault="002D6877" w:rsidP="0099424F">
            <w:pPr>
              <w:jc w:val="left"/>
              <w:rPr>
                <w:rFonts w:eastAsia="Times New Roman" w:cs="Times New Roman"/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ULUSOY Hasan</w:t>
            </w: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</w:tr>
      <w:tr w:rsidR="002D6877" w:rsidTr="002D6877">
        <w:trPr>
          <w:trHeight w:val="831"/>
        </w:trPr>
        <w:tc>
          <w:tcPr>
            <w:tcW w:w="950" w:type="pct"/>
            <w:vAlign w:val="center"/>
          </w:tcPr>
          <w:p w:rsidR="002D6877" w:rsidRPr="00AB7BC9" w:rsidRDefault="002D6877" w:rsidP="005D06CB">
            <w:pPr>
              <w:jc w:val="left"/>
              <w:rPr>
                <w:b/>
                <w:sz w:val="16"/>
                <w:szCs w:val="16"/>
                <w:lang w:eastAsia="fr-FR"/>
              </w:rPr>
            </w:pPr>
            <w:r w:rsidRPr="00AB7BC9">
              <w:rPr>
                <w:b/>
                <w:sz w:val="16"/>
                <w:szCs w:val="16"/>
                <w:lang w:eastAsia="fr-FR"/>
              </w:rPr>
              <w:t>WALQUEVIS Guillaume</w:t>
            </w: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</w:tcPr>
          <w:p w:rsidR="002D6877" w:rsidRDefault="002D6877" w:rsidP="000534AA">
            <w:pPr>
              <w:jc w:val="center"/>
            </w:pPr>
          </w:p>
        </w:tc>
        <w:tc>
          <w:tcPr>
            <w:tcW w:w="253" w:type="pct"/>
            <w:vAlign w:val="center"/>
          </w:tcPr>
          <w:p w:rsidR="002D6877" w:rsidRDefault="002D6877" w:rsidP="000534AA">
            <w:pPr>
              <w:jc w:val="center"/>
            </w:pPr>
          </w:p>
        </w:tc>
      </w:tr>
      <w:bookmarkEnd w:id="0"/>
    </w:tbl>
    <w:p w:rsidR="00056AAD" w:rsidRPr="00056AAD" w:rsidRDefault="00056AAD" w:rsidP="00056AAD"/>
    <w:sectPr w:rsidR="00056AAD" w:rsidRPr="00056AAD" w:rsidSect="009700B5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527" w:right="566" w:bottom="1418" w:left="567" w:header="567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D16" w:rsidRDefault="009A4D16" w:rsidP="00E5315F">
      <w:r>
        <w:separator/>
      </w:r>
    </w:p>
  </w:endnote>
  <w:endnote w:type="continuationSeparator" w:id="0">
    <w:p w:rsidR="009A4D16" w:rsidRDefault="009A4D16" w:rsidP="00E5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ecision">
    <w:altName w:val="Lucida Sans Unicode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Caslon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chnical"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ADGJG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5" w:type="pct"/>
      <w:tblInd w:w="-34" w:type="dxa"/>
      <w:tblLayout w:type="fixed"/>
      <w:tblLook w:val="04A0" w:firstRow="1" w:lastRow="0" w:firstColumn="1" w:lastColumn="0" w:noHBand="0" w:noVBand="1"/>
    </w:tblPr>
    <w:tblGrid>
      <w:gridCol w:w="7169"/>
      <w:gridCol w:w="273"/>
      <w:gridCol w:w="3580"/>
    </w:tblGrid>
    <w:tr w:rsidR="00026422" w:rsidTr="007F47FC">
      <w:tc>
        <w:tcPr>
          <w:tcW w:w="3251" w:type="pct"/>
          <w:shd w:val="clear" w:color="auto" w:fill="AAC838"/>
        </w:tcPr>
        <w:p w:rsidR="00026422" w:rsidRPr="00645B29" w:rsidRDefault="00026422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  <w:tr w:rsidR="00026422" w:rsidTr="007F47FC">
      <w:tc>
        <w:tcPr>
          <w:tcW w:w="3251" w:type="pct"/>
          <w:vAlign w:val="center"/>
        </w:tcPr>
        <w:p w:rsidR="00026422" w:rsidRPr="00B303E7" w:rsidRDefault="0052495B" w:rsidP="00056AAD">
          <w:pPr>
            <w:pStyle w:val="Pieddepage"/>
            <w:rPr>
              <w:color w:val="404040" w:themeColor="text1" w:themeTint="BF"/>
              <w:szCs w:val="24"/>
            </w:rPr>
          </w:pPr>
          <w:r>
            <w:rPr>
              <w:color w:val="404040" w:themeColor="text1" w:themeTint="BF"/>
              <w:szCs w:val="24"/>
            </w:rPr>
            <w:t>Programmation en C sous Windows</w:t>
          </w:r>
        </w:p>
      </w:tc>
      <w:tc>
        <w:tcPr>
          <w:tcW w:w="124" w:type="pct"/>
          <w:vAlign w:val="center"/>
        </w:tcPr>
        <w:p w:rsidR="00026422" w:rsidRDefault="00026422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26422" w:rsidRDefault="00026422" w:rsidP="00541E3E">
          <w:pPr>
            <w:tabs>
              <w:tab w:val="left" w:pos="540"/>
            </w:tabs>
          </w:pPr>
          <w:r>
            <w:tab/>
          </w:r>
          <w:sdt>
            <w:sdtPr>
              <w:id w:val="250395305"/>
              <w:docPartObj>
                <w:docPartGallery w:val="Page Numbers (Top of Page)"/>
                <w:docPartUnique/>
              </w:docPartObj>
            </w:sdtPr>
            <w:sdtEndPr/>
            <w:sdtContent>
              <w:r>
                <w:t xml:space="preserve">Page </w:t>
              </w:r>
              <w:r w:rsidR="005B3D62">
                <w:fldChar w:fldCharType="begin"/>
              </w:r>
              <w:r w:rsidR="005B3D62">
                <w:instrText xml:space="preserve"> PAGE </w:instrText>
              </w:r>
              <w:r w:rsidR="005B3D62">
                <w:fldChar w:fldCharType="separate"/>
              </w:r>
              <w:r w:rsidR="00B530F2">
                <w:rPr>
                  <w:noProof/>
                </w:rPr>
                <w:t>1</w:t>
              </w:r>
              <w:r w:rsidR="005B3D62">
                <w:rPr>
                  <w:noProof/>
                </w:rPr>
                <w:fldChar w:fldCharType="end"/>
              </w:r>
              <w:r>
                <w:t xml:space="preserve"> sur </w:t>
              </w:r>
              <w:r w:rsidR="009A4D16">
                <w:fldChar w:fldCharType="begin"/>
              </w:r>
              <w:r w:rsidR="009A4D16">
                <w:instrText xml:space="preserve"> NUMPAGES  </w:instrText>
              </w:r>
              <w:r w:rsidR="009A4D16">
                <w:fldChar w:fldCharType="separate"/>
              </w:r>
              <w:r w:rsidR="00B530F2">
                <w:rPr>
                  <w:noProof/>
                </w:rPr>
                <w:t>1</w:t>
              </w:r>
              <w:r w:rsidR="009A4D16">
                <w:rPr>
                  <w:noProof/>
                </w:rPr>
                <w:fldChar w:fldCharType="end"/>
              </w:r>
            </w:sdtContent>
          </w:sdt>
        </w:p>
        <w:p w:rsidR="00026422" w:rsidRDefault="00026422" w:rsidP="00B303E7">
          <w:pPr>
            <w:pStyle w:val="FooterRight"/>
            <w:tabs>
              <w:tab w:val="left" w:pos="2459"/>
            </w:tabs>
            <w:jc w:val="left"/>
          </w:pPr>
        </w:p>
      </w:tc>
    </w:tr>
  </w:tbl>
  <w:p w:rsidR="00026422" w:rsidRDefault="00026422" w:rsidP="00B303E7">
    <w:pPr>
      <w:pStyle w:val="Pieddepage"/>
      <w:tabs>
        <w:tab w:val="clear" w:pos="4536"/>
        <w:tab w:val="left" w:pos="388"/>
        <w:tab w:val="left" w:pos="993"/>
        <w:tab w:val="left" w:pos="6237"/>
        <w:tab w:val="left" w:pos="6663"/>
      </w:tabs>
    </w:pPr>
    <w:r>
      <w:rPr>
        <w:rStyle w:val="Numrodepage"/>
        <w:rFonts w:ascii="Arial Rounded MT Bold" w:hAnsi="Arial Rounded MT Bold"/>
        <w:b/>
        <w:vanish/>
      </w:rPr>
      <w:t>2</w:t>
    </w:r>
    <w:r>
      <w:rPr>
        <w:rStyle w:val="Numrodepage"/>
        <w:rFonts w:ascii="Arial Rounded MT Bold" w:hAnsi="Arial Rounded MT Bold"/>
        <w:b/>
      </w:rPr>
      <w:tab/>
    </w:r>
    <w:r>
      <w:rPr>
        <w:rFonts w:ascii="Arial Black" w:hAnsi="Arial Black"/>
      </w:rPr>
      <w:tab/>
    </w:r>
    <w:r>
      <w:rPr>
        <w:rFonts w:ascii="Arial Black" w:hAnsi="Arial Black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5" w:type="pct"/>
      <w:tblInd w:w="-34" w:type="dxa"/>
      <w:tblLayout w:type="fixed"/>
      <w:tblLook w:val="04A0" w:firstRow="1" w:lastRow="0" w:firstColumn="1" w:lastColumn="0" w:noHBand="0" w:noVBand="1"/>
    </w:tblPr>
    <w:tblGrid>
      <w:gridCol w:w="7169"/>
      <w:gridCol w:w="273"/>
      <w:gridCol w:w="3580"/>
    </w:tblGrid>
    <w:tr w:rsidR="00026422" w:rsidTr="007F47FC">
      <w:tc>
        <w:tcPr>
          <w:tcW w:w="3251" w:type="pct"/>
          <w:shd w:val="clear" w:color="auto" w:fill="AAC838"/>
        </w:tcPr>
        <w:p w:rsidR="00026422" w:rsidRPr="00645B29" w:rsidRDefault="00026422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  <w:tr w:rsidR="00026422" w:rsidTr="007F47FC">
      <w:tc>
        <w:tcPr>
          <w:tcW w:w="3251" w:type="pct"/>
          <w:vAlign w:val="center"/>
        </w:tcPr>
        <w:p w:rsidR="00026422" w:rsidRPr="00017592" w:rsidRDefault="00026422" w:rsidP="007F47FC">
          <w:pPr>
            <w:pStyle w:val="Pieddepage"/>
            <w:rPr>
              <w:color w:val="404040" w:themeColor="text1" w:themeTint="BF"/>
              <w:sz w:val="18"/>
              <w:szCs w:val="18"/>
            </w:rPr>
          </w:pPr>
        </w:p>
      </w:tc>
      <w:tc>
        <w:tcPr>
          <w:tcW w:w="124" w:type="pct"/>
          <w:vAlign w:val="center"/>
        </w:tcPr>
        <w:p w:rsidR="00026422" w:rsidRDefault="00026422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26422" w:rsidRDefault="00026422" w:rsidP="007F47FC">
          <w:pPr>
            <w:pStyle w:val="FooterRight"/>
            <w:jc w:val="left"/>
          </w:pPr>
        </w:p>
      </w:tc>
    </w:tr>
  </w:tbl>
  <w:p w:rsidR="00026422" w:rsidRDefault="0002642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D16" w:rsidRDefault="009A4D16" w:rsidP="00E5315F">
      <w:r>
        <w:separator/>
      </w:r>
    </w:p>
  </w:footnote>
  <w:footnote w:type="continuationSeparator" w:id="0">
    <w:p w:rsidR="009A4D16" w:rsidRDefault="009A4D16" w:rsidP="00E53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422" w:rsidRPr="00B303E7" w:rsidRDefault="00026422" w:rsidP="00B303E7">
    <w:pPr>
      <w:pStyle w:val="En-tte"/>
      <w:tabs>
        <w:tab w:val="clear" w:pos="4536"/>
        <w:tab w:val="clear" w:pos="9072"/>
      </w:tabs>
      <w:rPr>
        <w:rFonts w:ascii="Adobe Garamond Pro Bold" w:hAnsi="Adobe Garamond Pro Bold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23" w:type="pct"/>
      <w:tblInd w:w="-34" w:type="dxa"/>
      <w:tblLayout w:type="fixed"/>
      <w:tblLook w:val="04A0" w:firstRow="1" w:lastRow="0" w:firstColumn="1" w:lastColumn="0" w:noHBand="0" w:noVBand="1"/>
    </w:tblPr>
    <w:tblGrid>
      <w:gridCol w:w="7178"/>
      <w:gridCol w:w="276"/>
      <w:gridCol w:w="3586"/>
    </w:tblGrid>
    <w:tr w:rsidR="00026422" w:rsidTr="007F47FC">
      <w:tc>
        <w:tcPr>
          <w:tcW w:w="3251" w:type="pct"/>
          <w:shd w:val="clear" w:color="auto" w:fill="AAC838"/>
        </w:tcPr>
        <w:p w:rsidR="00026422" w:rsidRPr="001614DD" w:rsidRDefault="00026422" w:rsidP="007F47FC">
          <w:pPr>
            <w:pStyle w:val="Sansinterligne"/>
            <w:rPr>
              <w:szCs w:val="5"/>
            </w:rPr>
          </w:pPr>
        </w:p>
      </w:tc>
      <w:tc>
        <w:tcPr>
          <w:tcW w:w="125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</w:tbl>
  <w:tbl>
    <w:tblPr>
      <w:tblStyle w:val="Grilledutableau"/>
      <w:tblW w:w="10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026422" w:rsidRPr="00667E55" w:rsidTr="007F47FC">
      <w:trPr>
        <w:trHeight w:val="1050"/>
      </w:trPr>
      <w:tc>
        <w:tcPr>
          <w:tcW w:w="10740" w:type="dxa"/>
          <w:vAlign w:val="center"/>
        </w:tcPr>
        <w:p w:rsidR="00026422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 w:rsidRPr="003F6E8A">
            <w:rPr>
              <w:rFonts w:ascii="Berlin Sans FB" w:hAnsi="Berlin Sans FB"/>
              <w:noProof/>
              <w:sz w:val="40"/>
              <w:lang w:eastAsia="fr-FR"/>
            </w:rPr>
            <w:drawing>
              <wp:inline distT="0" distB="0" distL="0" distR="0" wp14:anchorId="3CCFF9A0" wp14:editId="11A84EA9">
                <wp:extent cx="1906438" cy="1115434"/>
                <wp:effectExtent l="19050" t="0" r="0" b="0"/>
                <wp:docPr id="14" name="Image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_sti2d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2062"/>
                        <a:stretch/>
                      </pic:blipFill>
                      <pic:spPr bwMode="auto">
                        <a:xfrm>
                          <a:off x="0" y="0"/>
                          <a:ext cx="1905873" cy="111510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:rsidR="00026422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Lycée Raymond Poincaré</w:t>
          </w:r>
        </w:p>
        <w:p w:rsidR="00026422" w:rsidRPr="00667E55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Bar-le-Duc</w:t>
          </w:r>
        </w:p>
      </w:tc>
    </w:tr>
  </w:tbl>
  <w:p w:rsidR="00026422" w:rsidRDefault="00026422" w:rsidP="00B303E7">
    <w:pPr>
      <w:pStyle w:val="En-tte"/>
    </w:pPr>
  </w:p>
  <w:p w:rsidR="00026422" w:rsidRPr="00B303E7" w:rsidRDefault="00026422" w:rsidP="00B303E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8.5pt;height:18.5pt" o:bullet="t">
        <v:imagedata r:id="rId1" o:title="nav_go"/>
      </v:shape>
    </w:pict>
  </w:numPicBullet>
  <w:abstractNum w:abstractNumId="0">
    <w:nsid w:val="FFFFFF83"/>
    <w:multiLevelType w:val="singleLevel"/>
    <w:tmpl w:val="EE1E86F8"/>
    <w:lvl w:ilvl="0">
      <w:start w:val="1"/>
      <w:numFmt w:val="bullet"/>
      <w:pStyle w:val="Listepuces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011C393A"/>
    <w:multiLevelType w:val="hybridMultilevel"/>
    <w:tmpl w:val="1B5E6A22"/>
    <w:lvl w:ilvl="0" w:tplc="FDF09042">
      <w:start w:val="1"/>
      <w:numFmt w:val="lowerLetter"/>
      <w:pStyle w:val="Question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54F6"/>
    <w:multiLevelType w:val="hybridMultilevel"/>
    <w:tmpl w:val="6F5EDC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F31CA"/>
    <w:multiLevelType w:val="multilevel"/>
    <w:tmpl w:val="A0C06F6C"/>
    <w:lvl w:ilvl="0">
      <w:start w:val="1"/>
      <w:numFmt w:val="lowerLetter"/>
      <w:pStyle w:val="Questionsimple"/>
      <w:suff w:val="space"/>
      <w:lvlText w:val="(%1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suff w:val="space"/>
      <w:lvlText w:val="(%1.%2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06081098"/>
    <w:multiLevelType w:val="hybridMultilevel"/>
    <w:tmpl w:val="739A5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9A7847"/>
    <w:multiLevelType w:val="hybridMultilevel"/>
    <w:tmpl w:val="EB3AB73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D7B0B"/>
    <w:multiLevelType w:val="hybridMultilevel"/>
    <w:tmpl w:val="3AECBB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E6637"/>
    <w:multiLevelType w:val="hybridMultilevel"/>
    <w:tmpl w:val="3D9E5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807441"/>
    <w:multiLevelType w:val="hybridMultilevel"/>
    <w:tmpl w:val="4E44DF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A2F71"/>
    <w:multiLevelType w:val="hybridMultilevel"/>
    <w:tmpl w:val="7A0A38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6F78BD"/>
    <w:multiLevelType w:val="hybridMultilevel"/>
    <w:tmpl w:val="A05EBB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72D63"/>
    <w:multiLevelType w:val="hybridMultilevel"/>
    <w:tmpl w:val="C246852E"/>
    <w:lvl w:ilvl="0" w:tplc="040C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>
    <w:nsid w:val="2A93714E"/>
    <w:multiLevelType w:val="multilevel"/>
    <w:tmpl w:val="E80235EE"/>
    <w:lvl w:ilvl="0">
      <w:start w:val="1"/>
      <w:numFmt w:val="none"/>
      <w:pStyle w:val="Titre1"/>
      <w:suff w:val="space"/>
      <w:lvlText w:val="%1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pStyle w:val="Titre2"/>
      <w:suff w:val="space"/>
      <w:lvlText w:val="%1%2."/>
      <w:lvlJc w:val="left"/>
      <w:pPr>
        <w:ind w:left="720" w:hanging="360"/>
      </w:pPr>
    </w:lvl>
    <w:lvl w:ilvl="2">
      <w:start w:val="1"/>
      <w:numFmt w:val="decimal"/>
      <w:pStyle w:val="Titre3"/>
      <w:suff w:val="space"/>
      <w:lvlText w:val="%2.%3."/>
      <w:lvlJc w:val="left"/>
      <w:pPr>
        <w:ind w:left="1080" w:hanging="360"/>
      </w:pPr>
    </w:lvl>
    <w:lvl w:ilvl="3">
      <w:start w:val="1"/>
      <w:numFmt w:val="decimal"/>
      <w:pStyle w:val="Titre4"/>
      <w:suff w:val="space"/>
      <w:lvlText w:val="%2.%3.%4."/>
      <w:lvlJc w:val="left"/>
      <w:pPr>
        <w:ind w:left="1440" w:hanging="360"/>
      </w:pPr>
    </w:lvl>
    <w:lvl w:ilvl="4">
      <w:start w:val="1"/>
      <w:numFmt w:val="decimal"/>
      <w:suff w:val="space"/>
      <w:lvlText w:val="(%5)"/>
      <w:lvlJc w:val="left"/>
      <w:pPr>
        <w:ind w:left="1814" w:hanging="113"/>
      </w:pPr>
      <w:rPr>
        <w:rFonts w:ascii="Precision" w:hAnsi="Precision" w:hint="default"/>
        <w:b/>
        <w:i w:val="0"/>
        <w:sz w:val="24"/>
      </w:rPr>
    </w:lvl>
    <w:lvl w:ilvl="5">
      <w:start w:val="1"/>
      <w:numFmt w:val="lowerLetter"/>
      <w:pStyle w:val="EXERCICES"/>
      <w:suff w:val="space"/>
      <w:lvlText w:val="(%6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B476B23"/>
    <w:multiLevelType w:val="hybridMultilevel"/>
    <w:tmpl w:val="C51AF32E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940658"/>
    <w:multiLevelType w:val="hybridMultilevel"/>
    <w:tmpl w:val="FE7EB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5453D"/>
    <w:multiLevelType w:val="hybridMultilevel"/>
    <w:tmpl w:val="E1DA20A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36462B"/>
    <w:multiLevelType w:val="hybridMultilevel"/>
    <w:tmpl w:val="7EF0537A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467942"/>
    <w:multiLevelType w:val="hybridMultilevel"/>
    <w:tmpl w:val="4696760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A86E0F"/>
    <w:multiLevelType w:val="hybridMultilevel"/>
    <w:tmpl w:val="F4A051F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8E61A0"/>
    <w:multiLevelType w:val="hybridMultilevel"/>
    <w:tmpl w:val="18EEBA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E5E06"/>
    <w:multiLevelType w:val="hybridMultilevel"/>
    <w:tmpl w:val="C08657C6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40ACC"/>
    <w:multiLevelType w:val="hybridMultilevel"/>
    <w:tmpl w:val="B7EC61CA"/>
    <w:lvl w:ilvl="0" w:tplc="0E82F938">
      <w:start w:val="1"/>
      <w:numFmt w:val="lowerLetter"/>
      <w:pStyle w:val="Titre5"/>
      <w:lvlText w:val="%1)"/>
      <w:lvlJc w:val="left"/>
      <w:pPr>
        <w:ind w:left="2421" w:hanging="360"/>
      </w:pPr>
    </w:lvl>
    <w:lvl w:ilvl="1" w:tplc="040C0019" w:tentative="1">
      <w:start w:val="1"/>
      <w:numFmt w:val="lowerLetter"/>
      <w:lvlText w:val="%2."/>
      <w:lvlJc w:val="left"/>
      <w:pPr>
        <w:ind w:left="3141" w:hanging="360"/>
      </w:pPr>
    </w:lvl>
    <w:lvl w:ilvl="2" w:tplc="040C001B" w:tentative="1">
      <w:start w:val="1"/>
      <w:numFmt w:val="lowerRoman"/>
      <w:lvlText w:val="%3."/>
      <w:lvlJc w:val="right"/>
      <w:pPr>
        <w:ind w:left="3861" w:hanging="180"/>
      </w:pPr>
    </w:lvl>
    <w:lvl w:ilvl="3" w:tplc="040C000F" w:tentative="1">
      <w:start w:val="1"/>
      <w:numFmt w:val="decimal"/>
      <w:lvlText w:val="%4."/>
      <w:lvlJc w:val="left"/>
      <w:pPr>
        <w:ind w:left="4581" w:hanging="360"/>
      </w:pPr>
    </w:lvl>
    <w:lvl w:ilvl="4" w:tplc="040C0019" w:tentative="1">
      <w:start w:val="1"/>
      <w:numFmt w:val="lowerLetter"/>
      <w:lvlText w:val="%5."/>
      <w:lvlJc w:val="left"/>
      <w:pPr>
        <w:ind w:left="5301" w:hanging="360"/>
      </w:pPr>
    </w:lvl>
    <w:lvl w:ilvl="5" w:tplc="040C001B" w:tentative="1">
      <w:start w:val="1"/>
      <w:numFmt w:val="lowerRoman"/>
      <w:lvlText w:val="%6."/>
      <w:lvlJc w:val="right"/>
      <w:pPr>
        <w:ind w:left="6021" w:hanging="180"/>
      </w:pPr>
    </w:lvl>
    <w:lvl w:ilvl="6" w:tplc="040C000F" w:tentative="1">
      <w:start w:val="1"/>
      <w:numFmt w:val="decimal"/>
      <w:lvlText w:val="%7."/>
      <w:lvlJc w:val="left"/>
      <w:pPr>
        <w:ind w:left="6741" w:hanging="360"/>
      </w:pPr>
    </w:lvl>
    <w:lvl w:ilvl="7" w:tplc="040C0019" w:tentative="1">
      <w:start w:val="1"/>
      <w:numFmt w:val="lowerLetter"/>
      <w:lvlText w:val="%8."/>
      <w:lvlJc w:val="left"/>
      <w:pPr>
        <w:ind w:left="7461" w:hanging="360"/>
      </w:pPr>
    </w:lvl>
    <w:lvl w:ilvl="8" w:tplc="040C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2">
    <w:nsid w:val="4D516431"/>
    <w:multiLevelType w:val="hybridMultilevel"/>
    <w:tmpl w:val="D96805E0"/>
    <w:lvl w:ilvl="0" w:tplc="2B3AD16E">
      <w:start w:val="1"/>
      <w:numFmt w:val="bullet"/>
      <w:lvlText w:val=""/>
      <w:lvlPicBulletId w:val="0"/>
      <w:lvlJc w:val="left"/>
      <w:pPr>
        <w:ind w:left="242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>
    <w:nsid w:val="4DA273B5"/>
    <w:multiLevelType w:val="multilevel"/>
    <w:tmpl w:val="7A08E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1A39AB"/>
    <w:multiLevelType w:val="multilevel"/>
    <w:tmpl w:val="3B489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905AF6"/>
    <w:multiLevelType w:val="hybridMultilevel"/>
    <w:tmpl w:val="BA98F140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047C1C"/>
    <w:multiLevelType w:val="hybridMultilevel"/>
    <w:tmpl w:val="24CAB9E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639F4"/>
    <w:multiLevelType w:val="multilevel"/>
    <w:tmpl w:val="08B8D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C2130B"/>
    <w:multiLevelType w:val="hybridMultilevel"/>
    <w:tmpl w:val="67E89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5E18E8"/>
    <w:multiLevelType w:val="hybridMultilevel"/>
    <w:tmpl w:val="4F0867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5157BD"/>
    <w:multiLevelType w:val="hybridMultilevel"/>
    <w:tmpl w:val="8B5A786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A1358E"/>
    <w:multiLevelType w:val="hybridMultilevel"/>
    <w:tmpl w:val="85B269A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8D0168"/>
    <w:multiLevelType w:val="hybridMultilevel"/>
    <w:tmpl w:val="4196989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2"/>
  </w:num>
  <w:num w:numId="4">
    <w:abstractNumId w:val="21"/>
  </w:num>
  <w:num w:numId="5">
    <w:abstractNumId w:val="3"/>
  </w:num>
  <w:num w:numId="6">
    <w:abstractNumId w:val="0"/>
  </w:num>
  <w:num w:numId="7">
    <w:abstractNumId w:val="28"/>
  </w:num>
  <w:num w:numId="8">
    <w:abstractNumId w:val="31"/>
  </w:num>
  <w:num w:numId="9">
    <w:abstractNumId w:val="10"/>
  </w:num>
  <w:num w:numId="10">
    <w:abstractNumId w:val="26"/>
  </w:num>
  <w:num w:numId="11">
    <w:abstractNumId w:val="29"/>
  </w:num>
  <w:num w:numId="12">
    <w:abstractNumId w:val="14"/>
  </w:num>
  <w:num w:numId="13">
    <w:abstractNumId w:val="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2"/>
  </w:num>
  <w:num w:numId="17">
    <w:abstractNumId w:val="20"/>
  </w:num>
  <w:num w:numId="18">
    <w:abstractNumId w:val="25"/>
  </w:num>
  <w:num w:numId="19">
    <w:abstractNumId w:val="13"/>
  </w:num>
  <w:num w:numId="20">
    <w:abstractNumId w:val="30"/>
  </w:num>
  <w:num w:numId="21">
    <w:abstractNumId w:val="16"/>
  </w:num>
  <w:num w:numId="22">
    <w:abstractNumId w:val="6"/>
  </w:num>
  <w:num w:numId="23">
    <w:abstractNumId w:val="11"/>
  </w:num>
  <w:num w:numId="24">
    <w:abstractNumId w:val="17"/>
  </w:num>
  <w:num w:numId="25">
    <w:abstractNumId w:val="23"/>
  </w:num>
  <w:num w:numId="26">
    <w:abstractNumId w:val="27"/>
  </w:num>
  <w:num w:numId="27">
    <w:abstractNumId w:val="24"/>
  </w:num>
  <w:num w:numId="28">
    <w:abstractNumId w:val="5"/>
  </w:num>
  <w:num w:numId="29">
    <w:abstractNumId w:val="2"/>
  </w:num>
  <w:num w:numId="30">
    <w:abstractNumId w:val="32"/>
  </w:num>
  <w:num w:numId="31">
    <w:abstractNumId w:val="9"/>
  </w:num>
  <w:num w:numId="32">
    <w:abstractNumId w:val="8"/>
  </w:num>
  <w:num w:numId="33">
    <w:abstractNumId w:val="15"/>
  </w:num>
  <w:num w:numId="34">
    <w:abstractNumId w:val="7"/>
  </w:num>
  <w:num w:numId="3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127"/>
    <w:rsid w:val="00000D61"/>
    <w:rsid w:val="00001414"/>
    <w:rsid w:val="00003FE0"/>
    <w:rsid w:val="00005278"/>
    <w:rsid w:val="00005CB9"/>
    <w:rsid w:val="000066F7"/>
    <w:rsid w:val="00016BC4"/>
    <w:rsid w:val="00021981"/>
    <w:rsid w:val="00026422"/>
    <w:rsid w:val="00026643"/>
    <w:rsid w:val="00026F38"/>
    <w:rsid w:val="00027A80"/>
    <w:rsid w:val="00030E7E"/>
    <w:rsid w:val="000331A7"/>
    <w:rsid w:val="000333EE"/>
    <w:rsid w:val="00034331"/>
    <w:rsid w:val="000349C1"/>
    <w:rsid w:val="000360B6"/>
    <w:rsid w:val="00037CA9"/>
    <w:rsid w:val="00040283"/>
    <w:rsid w:val="000403E2"/>
    <w:rsid w:val="00040FA0"/>
    <w:rsid w:val="0004340B"/>
    <w:rsid w:val="00045762"/>
    <w:rsid w:val="0004662A"/>
    <w:rsid w:val="00046E12"/>
    <w:rsid w:val="000534AA"/>
    <w:rsid w:val="00053712"/>
    <w:rsid w:val="00054968"/>
    <w:rsid w:val="00055A40"/>
    <w:rsid w:val="00056746"/>
    <w:rsid w:val="00056AAD"/>
    <w:rsid w:val="00056F48"/>
    <w:rsid w:val="00057629"/>
    <w:rsid w:val="00057826"/>
    <w:rsid w:val="00057B78"/>
    <w:rsid w:val="0006197A"/>
    <w:rsid w:val="00062F0B"/>
    <w:rsid w:val="000630E6"/>
    <w:rsid w:val="00066E37"/>
    <w:rsid w:val="000671BC"/>
    <w:rsid w:val="00067462"/>
    <w:rsid w:val="00067995"/>
    <w:rsid w:val="000679B7"/>
    <w:rsid w:val="000727C4"/>
    <w:rsid w:val="00073C44"/>
    <w:rsid w:val="00081044"/>
    <w:rsid w:val="000816DA"/>
    <w:rsid w:val="000823E0"/>
    <w:rsid w:val="00085324"/>
    <w:rsid w:val="000939F1"/>
    <w:rsid w:val="000958B1"/>
    <w:rsid w:val="000963F7"/>
    <w:rsid w:val="00097CDB"/>
    <w:rsid w:val="00097F1B"/>
    <w:rsid w:val="00097FB4"/>
    <w:rsid w:val="000A0BE8"/>
    <w:rsid w:val="000A2378"/>
    <w:rsid w:val="000A2BC8"/>
    <w:rsid w:val="000A3B50"/>
    <w:rsid w:val="000A58D4"/>
    <w:rsid w:val="000A5FA0"/>
    <w:rsid w:val="000A682B"/>
    <w:rsid w:val="000A73A1"/>
    <w:rsid w:val="000A7F2B"/>
    <w:rsid w:val="000B20D0"/>
    <w:rsid w:val="000B534C"/>
    <w:rsid w:val="000B6341"/>
    <w:rsid w:val="000C32C3"/>
    <w:rsid w:val="000C3795"/>
    <w:rsid w:val="000C5596"/>
    <w:rsid w:val="000C725F"/>
    <w:rsid w:val="000D0504"/>
    <w:rsid w:val="000D4415"/>
    <w:rsid w:val="000D5E6D"/>
    <w:rsid w:val="000D7294"/>
    <w:rsid w:val="000D77FB"/>
    <w:rsid w:val="000E150E"/>
    <w:rsid w:val="000E1631"/>
    <w:rsid w:val="000E3BF3"/>
    <w:rsid w:val="000E6943"/>
    <w:rsid w:val="000E7385"/>
    <w:rsid w:val="000F05D6"/>
    <w:rsid w:val="000F0B35"/>
    <w:rsid w:val="000F1949"/>
    <w:rsid w:val="000F6CDC"/>
    <w:rsid w:val="0010227E"/>
    <w:rsid w:val="00104938"/>
    <w:rsid w:val="00112059"/>
    <w:rsid w:val="001137B0"/>
    <w:rsid w:val="0011472A"/>
    <w:rsid w:val="00115F3F"/>
    <w:rsid w:val="001179FE"/>
    <w:rsid w:val="00122B6E"/>
    <w:rsid w:val="00122FE6"/>
    <w:rsid w:val="00123CDE"/>
    <w:rsid w:val="00130E34"/>
    <w:rsid w:val="00130F19"/>
    <w:rsid w:val="00131356"/>
    <w:rsid w:val="00131BA9"/>
    <w:rsid w:val="00133AB4"/>
    <w:rsid w:val="001360A9"/>
    <w:rsid w:val="00136B2F"/>
    <w:rsid w:val="00137609"/>
    <w:rsid w:val="001403D4"/>
    <w:rsid w:val="00141400"/>
    <w:rsid w:val="00143CFC"/>
    <w:rsid w:val="00144101"/>
    <w:rsid w:val="001464E0"/>
    <w:rsid w:val="00146D93"/>
    <w:rsid w:val="00152181"/>
    <w:rsid w:val="0015301C"/>
    <w:rsid w:val="001532C9"/>
    <w:rsid w:val="00156D01"/>
    <w:rsid w:val="001579BC"/>
    <w:rsid w:val="00161268"/>
    <w:rsid w:val="001665E3"/>
    <w:rsid w:val="00166FFC"/>
    <w:rsid w:val="001674D5"/>
    <w:rsid w:val="00167969"/>
    <w:rsid w:val="00170F76"/>
    <w:rsid w:val="00173055"/>
    <w:rsid w:val="0017494B"/>
    <w:rsid w:val="0017495F"/>
    <w:rsid w:val="00175A47"/>
    <w:rsid w:val="00180AD9"/>
    <w:rsid w:val="0018256C"/>
    <w:rsid w:val="00183808"/>
    <w:rsid w:val="001848CE"/>
    <w:rsid w:val="001903FF"/>
    <w:rsid w:val="00190695"/>
    <w:rsid w:val="00190CFE"/>
    <w:rsid w:val="001A0111"/>
    <w:rsid w:val="001A3A54"/>
    <w:rsid w:val="001A3CE4"/>
    <w:rsid w:val="001A5EFA"/>
    <w:rsid w:val="001A6965"/>
    <w:rsid w:val="001A69C0"/>
    <w:rsid w:val="001A7FF2"/>
    <w:rsid w:val="001B0019"/>
    <w:rsid w:val="001B07D7"/>
    <w:rsid w:val="001B26E9"/>
    <w:rsid w:val="001B2891"/>
    <w:rsid w:val="001B290B"/>
    <w:rsid w:val="001B2C81"/>
    <w:rsid w:val="001B2D32"/>
    <w:rsid w:val="001B3A56"/>
    <w:rsid w:val="001B5174"/>
    <w:rsid w:val="001C0127"/>
    <w:rsid w:val="001C0CCD"/>
    <w:rsid w:val="001C208B"/>
    <w:rsid w:val="001C4821"/>
    <w:rsid w:val="001C7C10"/>
    <w:rsid w:val="001C7D3D"/>
    <w:rsid w:val="001D0639"/>
    <w:rsid w:val="001D1851"/>
    <w:rsid w:val="001D1F54"/>
    <w:rsid w:val="001D2239"/>
    <w:rsid w:val="001D43D3"/>
    <w:rsid w:val="001D4401"/>
    <w:rsid w:val="001D5FFB"/>
    <w:rsid w:val="001D660F"/>
    <w:rsid w:val="001D7CEC"/>
    <w:rsid w:val="001E00FC"/>
    <w:rsid w:val="001E08A5"/>
    <w:rsid w:val="001E2152"/>
    <w:rsid w:val="001E2423"/>
    <w:rsid w:val="001E35E3"/>
    <w:rsid w:val="001E4A2F"/>
    <w:rsid w:val="001E592E"/>
    <w:rsid w:val="001E659E"/>
    <w:rsid w:val="001E686B"/>
    <w:rsid w:val="001E763C"/>
    <w:rsid w:val="001F0B51"/>
    <w:rsid w:val="001F2554"/>
    <w:rsid w:val="001F278A"/>
    <w:rsid w:val="001F2A60"/>
    <w:rsid w:val="001F315A"/>
    <w:rsid w:val="001F458D"/>
    <w:rsid w:val="001F4C6A"/>
    <w:rsid w:val="001F66B6"/>
    <w:rsid w:val="001F7439"/>
    <w:rsid w:val="00200FAD"/>
    <w:rsid w:val="00210715"/>
    <w:rsid w:val="00214B43"/>
    <w:rsid w:val="00223479"/>
    <w:rsid w:val="002235EF"/>
    <w:rsid w:val="002245B3"/>
    <w:rsid w:val="002259B8"/>
    <w:rsid w:val="002321ED"/>
    <w:rsid w:val="0023549C"/>
    <w:rsid w:val="0023708A"/>
    <w:rsid w:val="00241317"/>
    <w:rsid w:val="00241F46"/>
    <w:rsid w:val="0024254F"/>
    <w:rsid w:val="00244F12"/>
    <w:rsid w:val="00245FCD"/>
    <w:rsid w:val="002473C2"/>
    <w:rsid w:val="00250F85"/>
    <w:rsid w:val="00254080"/>
    <w:rsid w:val="00254720"/>
    <w:rsid w:val="00256F7D"/>
    <w:rsid w:val="00257EAE"/>
    <w:rsid w:val="00261062"/>
    <w:rsid w:val="00262E05"/>
    <w:rsid w:val="002650E6"/>
    <w:rsid w:val="00267D72"/>
    <w:rsid w:val="00267E77"/>
    <w:rsid w:val="00270CB4"/>
    <w:rsid w:val="00277ABA"/>
    <w:rsid w:val="002817CC"/>
    <w:rsid w:val="002854AB"/>
    <w:rsid w:val="002914C5"/>
    <w:rsid w:val="002939E4"/>
    <w:rsid w:val="00293EF0"/>
    <w:rsid w:val="00295AA5"/>
    <w:rsid w:val="002A04AA"/>
    <w:rsid w:val="002A1031"/>
    <w:rsid w:val="002A18DC"/>
    <w:rsid w:val="002A4AC0"/>
    <w:rsid w:val="002A6799"/>
    <w:rsid w:val="002A7841"/>
    <w:rsid w:val="002A78B1"/>
    <w:rsid w:val="002B0168"/>
    <w:rsid w:val="002B0980"/>
    <w:rsid w:val="002B7C7E"/>
    <w:rsid w:val="002C59D8"/>
    <w:rsid w:val="002C6167"/>
    <w:rsid w:val="002D1B57"/>
    <w:rsid w:val="002D3F73"/>
    <w:rsid w:val="002D6877"/>
    <w:rsid w:val="002D6D8F"/>
    <w:rsid w:val="002D7996"/>
    <w:rsid w:val="002E36C6"/>
    <w:rsid w:val="002E42AB"/>
    <w:rsid w:val="002E7CC5"/>
    <w:rsid w:val="002F03BE"/>
    <w:rsid w:val="002F2FE3"/>
    <w:rsid w:val="002F302B"/>
    <w:rsid w:val="002F34DD"/>
    <w:rsid w:val="00300854"/>
    <w:rsid w:val="00303494"/>
    <w:rsid w:val="003042FC"/>
    <w:rsid w:val="00305817"/>
    <w:rsid w:val="0031045C"/>
    <w:rsid w:val="0031086C"/>
    <w:rsid w:val="00310B11"/>
    <w:rsid w:val="00311552"/>
    <w:rsid w:val="00312231"/>
    <w:rsid w:val="00315AA0"/>
    <w:rsid w:val="00316803"/>
    <w:rsid w:val="00326D6B"/>
    <w:rsid w:val="00331D51"/>
    <w:rsid w:val="0033539D"/>
    <w:rsid w:val="0034119D"/>
    <w:rsid w:val="00352CE0"/>
    <w:rsid w:val="0035383F"/>
    <w:rsid w:val="00356495"/>
    <w:rsid w:val="00361243"/>
    <w:rsid w:val="003617AC"/>
    <w:rsid w:val="00362CFC"/>
    <w:rsid w:val="0037019B"/>
    <w:rsid w:val="00371405"/>
    <w:rsid w:val="0037171B"/>
    <w:rsid w:val="00372298"/>
    <w:rsid w:val="0037384E"/>
    <w:rsid w:val="00380EB6"/>
    <w:rsid w:val="00380EFA"/>
    <w:rsid w:val="003814FD"/>
    <w:rsid w:val="003878F2"/>
    <w:rsid w:val="00387A20"/>
    <w:rsid w:val="0039263C"/>
    <w:rsid w:val="00392841"/>
    <w:rsid w:val="00392AC5"/>
    <w:rsid w:val="00393919"/>
    <w:rsid w:val="0039461A"/>
    <w:rsid w:val="003A1003"/>
    <w:rsid w:val="003A145B"/>
    <w:rsid w:val="003A1DFA"/>
    <w:rsid w:val="003A2DF1"/>
    <w:rsid w:val="003A4BEF"/>
    <w:rsid w:val="003B2363"/>
    <w:rsid w:val="003B57AC"/>
    <w:rsid w:val="003B7779"/>
    <w:rsid w:val="003C28B5"/>
    <w:rsid w:val="003C3DA0"/>
    <w:rsid w:val="003C6915"/>
    <w:rsid w:val="003C69B6"/>
    <w:rsid w:val="003D3595"/>
    <w:rsid w:val="003D66CC"/>
    <w:rsid w:val="003D6ACE"/>
    <w:rsid w:val="003D7612"/>
    <w:rsid w:val="003E0599"/>
    <w:rsid w:val="003E12DF"/>
    <w:rsid w:val="003E2E0D"/>
    <w:rsid w:val="003E4C75"/>
    <w:rsid w:val="003E54D9"/>
    <w:rsid w:val="003E5574"/>
    <w:rsid w:val="003E5E79"/>
    <w:rsid w:val="003E6FB5"/>
    <w:rsid w:val="003F23A7"/>
    <w:rsid w:val="003F2612"/>
    <w:rsid w:val="004016F6"/>
    <w:rsid w:val="00405501"/>
    <w:rsid w:val="00407DB7"/>
    <w:rsid w:val="0041111B"/>
    <w:rsid w:val="0041184D"/>
    <w:rsid w:val="00412155"/>
    <w:rsid w:val="00412E00"/>
    <w:rsid w:val="00413D3B"/>
    <w:rsid w:val="00414386"/>
    <w:rsid w:val="00415E54"/>
    <w:rsid w:val="00416F9E"/>
    <w:rsid w:val="00420E76"/>
    <w:rsid w:val="00423645"/>
    <w:rsid w:val="004237D4"/>
    <w:rsid w:val="00424878"/>
    <w:rsid w:val="00424E0A"/>
    <w:rsid w:val="00426077"/>
    <w:rsid w:val="00430967"/>
    <w:rsid w:val="004309F1"/>
    <w:rsid w:val="004315BE"/>
    <w:rsid w:val="00431646"/>
    <w:rsid w:val="00431CAF"/>
    <w:rsid w:val="0043202D"/>
    <w:rsid w:val="00434450"/>
    <w:rsid w:val="0043606B"/>
    <w:rsid w:val="00436F45"/>
    <w:rsid w:val="004375C0"/>
    <w:rsid w:val="00441BDD"/>
    <w:rsid w:val="00442AAD"/>
    <w:rsid w:val="00442BC5"/>
    <w:rsid w:val="004454DA"/>
    <w:rsid w:val="00446A60"/>
    <w:rsid w:val="00452806"/>
    <w:rsid w:val="00453F5B"/>
    <w:rsid w:val="004546A8"/>
    <w:rsid w:val="00454B8B"/>
    <w:rsid w:val="00456757"/>
    <w:rsid w:val="0046098A"/>
    <w:rsid w:val="00461AD9"/>
    <w:rsid w:val="00462861"/>
    <w:rsid w:val="0046313F"/>
    <w:rsid w:val="00463310"/>
    <w:rsid w:val="00470763"/>
    <w:rsid w:val="004734E3"/>
    <w:rsid w:val="00474553"/>
    <w:rsid w:val="00474A31"/>
    <w:rsid w:val="00476627"/>
    <w:rsid w:val="00482D63"/>
    <w:rsid w:val="004864EE"/>
    <w:rsid w:val="00486643"/>
    <w:rsid w:val="0048744F"/>
    <w:rsid w:val="00490EC3"/>
    <w:rsid w:val="004939EB"/>
    <w:rsid w:val="004959D4"/>
    <w:rsid w:val="004959FE"/>
    <w:rsid w:val="00496098"/>
    <w:rsid w:val="0049705D"/>
    <w:rsid w:val="004A1D17"/>
    <w:rsid w:val="004A230D"/>
    <w:rsid w:val="004A4839"/>
    <w:rsid w:val="004A7FE8"/>
    <w:rsid w:val="004B0CAF"/>
    <w:rsid w:val="004B35B2"/>
    <w:rsid w:val="004B43AC"/>
    <w:rsid w:val="004B45A9"/>
    <w:rsid w:val="004B619F"/>
    <w:rsid w:val="004C35F8"/>
    <w:rsid w:val="004C390C"/>
    <w:rsid w:val="004C3C1E"/>
    <w:rsid w:val="004D2ACC"/>
    <w:rsid w:val="004D3364"/>
    <w:rsid w:val="004D3987"/>
    <w:rsid w:val="004D3BD3"/>
    <w:rsid w:val="004D44DF"/>
    <w:rsid w:val="004D599F"/>
    <w:rsid w:val="004D5C99"/>
    <w:rsid w:val="004D67B2"/>
    <w:rsid w:val="004D7B71"/>
    <w:rsid w:val="004E00A6"/>
    <w:rsid w:val="004E4310"/>
    <w:rsid w:val="004E486F"/>
    <w:rsid w:val="004E4B7B"/>
    <w:rsid w:val="004E4FBD"/>
    <w:rsid w:val="004E50C0"/>
    <w:rsid w:val="004E5C5B"/>
    <w:rsid w:val="004E6DE5"/>
    <w:rsid w:val="004E73B9"/>
    <w:rsid w:val="004F0519"/>
    <w:rsid w:val="004F1DF0"/>
    <w:rsid w:val="004F524C"/>
    <w:rsid w:val="004F536A"/>
    <w:rsid w:val="004F61D6"/>
    <w:rsid w:val="005036E4"/>
    <w:rsid w:val="0050502B"/>
    <w:rsid w:val="00505165"/>
    <w:rsid w:val="00505476"/>
    <w:rsid w:val="00506132"/>
    <w:rsid w:val="0051146D"/>
    <w:rsid w:val="00511FFB"/>
    <w:rsid w:val="00512F69"/>
    <w:rsid w:val="00514400"/>
    <w:rsid w:val="00515C3F"/>
    <w:rsid w:val="00521736"/>
    <w:rsid w:val="0052495B"/>
    <w:rsid w:val="00525050"/>
    <w:rsid w:val="00526CA4"/>
    <w:rsid w:val="005317E7"/>
    <w:rsid w:val="00532E32"/>
    <w:rsid w:val="00533157"/>
    <w:rsid w:val="00534363"/>
    <w:rsid w:val="005350D4"/>
    <w:rsid w:val="00540593"/>
    <w:rsid w:val="00541013"/>
    <w:rsid w:val="00541E3E"/>
    <w:rsid w:val="005445D6"/>
    <w:rsid w:val="00545640"/>
    <w:rsid w:val="00545862"/>
    <w:rsid w:val="005541D5"/>
    <w:rsid w:val="00554409"/>
    <w:rsid w:val="00554CCB"/>
    <w:rsid w:val="00557002"/>
    <w:rsid w:val="005579D2"/>
    <w:rsid w:val="005603D3"/>
    <w:rsid w:val="005625ED"/>
    <w:rsid w:val="005635FA"/>
    <w:rsid w:val="00565F7C"/>
    <w:rsid w:val="00570228"/>
    <w:rsid w:val="005714C4"/>
    <w:rsid w:val="00571F0A"/>
    <w:rsid w:val="005738E9"/>
    <w:rsid w:val="00573D43"/>
    <w:rsid w:val="00581EA2"/>
    <w:rsid w:val="00584605"/>
    <w:rsid w:val="0058511F"/>
    <w:rsid w:val="00590C5A"/>
    <w:rsid w:val="00591BAB"/>
    <w:rsid w:val="00591BF4"/>
    <w:rsid w:val="00592767"/>
    <w:rsid w:val="005934DD"/>
    <w:rsid w:val="0059392D"/>
    <w:rsid w:val="00593D35"/>
    <w:rsid w:val="00594D11"/>
    <w:rsid w:val="00595B00"/>
    <w:rsid w:val="005962DD"/>
    <w:rsid w:val="0059761F"/>
    <w:rsid w:val="00597B0D"/>
    <w:rsid w:val="00597BBF"/>
    <w:rsid w:val="005A1AF2"/>
    <w:rsid w:val="005A2C93"/>
    <w:rsid w:val="005A63E8"/>
    <w:rsid w:val="005B12CC"/>
    <w:rsid w:val="005B241F"/>
    <w:rsid w:val="005B2BB0"/>
    <w:rsid w:val="005B3D62"/>
    <w:rsid w:val="005B4683"/>
    <w:rsid w:val="005B7EF4"/>
    <w:rsid w:val="005C23F1"/>
    <w:rsid w:val="005C3D71"/>
    <w:rsid w:val="005C74D5"/>
    <w:rsid w:val="005D0F08"/>
    <w:rsid w:val="005D2784"/>
    <w:rsid w:val="005D4534"/>
    <w:rsid w:val="005D5456"/>
    <w:rsid w:val="005E2706"/>
    <w:rsid w:val="005E2B84"/>
    <w:rsid w:val="005E31DC"/>
    <w:rsid w:val="005E45F3"/>
    <w:rsid w:val="005E5472"/>
    <w:rsid w:val="005F186D"/>
    <w:rsid w:val="005F5237"/>
    <w:rsid w:val="005F70F5"/>
    <w:rsid w:val="00602DBD"/>
    <w:rsid w:val="006033E0"/>
    <w:rsid w:val="0060514D"/>
    <w:rsid w:val="00605BC9"/>
    <w:rsid w:val="00606E60"/>
    <w:rsid w:val="00610394"/>
    <w:rsid w:val="00610B10"/>
    <w:rsid w:val="00613FBC"/>
    <w:rsid w:val="0061546E"/>
    <w:rsid w:val="00620EF8"/>
    <w:rsid w:val="0062273B"/>
    <w:rsid w:val="0062304B"/>
    <w:rsid w:val="006246E9"/>
    <w:rsid w:val="00631A7B"/>
    <w:rsid w:val="00633874"/>
    <w:rsid w:val="00635D04"/>
    <w:rsid w:val="006405C6"/>
    <w:rsid w:val="00640F3B"/>
    <w:rsid w:val="00641EB4"/>
    <w:rsid w:val="00642B7E"/>
    <w:rsid w:val="006504D0"/>
    <w:rsid w:val="00654004"/>
    <w:rsid w:val="00656127"/>
    <w:rsid w:val="00656D14"/>
    <w:rsid w:val="00660737"/>
    <w:rsid w:val="00660807"/>
    <w:rsid w:val="00662B58"/>
    <w:rsid w:val="00663D4D"/>
    <w:rsid w:val="00663E38"/>
    <w:rsid w:val="006648B2"/>
    <w:rsid w:val="006674C5"/>
    <w:rsid w:val="006712A2"/>
    <w:rsid w:val="006717FB"/>
    <w:rsid w:val="006734D7"/>
    <w:rsid w:val="00673577"/>
    <w:rsid w:val="0067424E"/>
    <w:rsid w:val="006747E4"/>
    <w:rsid w:val="006763F0"/>
    <w:rsid w:val="00680657"/>
    <w:rsid w:val="00681FB7"/>
    <w:rsid w:val="006852F7"/>
    <w:rsid w:val="00685795"/>
    <w:rsid w:val="00686897"/>
    <w:rsid w:val="00693D8A"/>
    <w:rsid w:val="00694F57"/>
    <w:rsid w:val="00697629"/>
    <w:rsid w:val="006A0051"/>
    <w:rsid w:val="006A0DE1"/>
    <w:rsid w:val="006A584D"/>
    <w:rsid w:val="006B0B84"/>
    <w:rsid w:val="006B1559"/>
    <w:rsid w:val="006B28F1"/>
    <w:rsid w:val="006C4869"/>
    <w:rsid w:val="006C4A59"/>
    <w:rsid w:val="006C636A"/>
    <w:rsid w:val="006D5F57"/>
    <w:rsid w:val="006D6021"/>
    <w:rsid w:val="006D6033"/>
    <w:rsid w:val="006D6039"/>
    <w:rsid w:val="006D69A0"/>
    <w:rsid w:val="006E3822"/>
    <w:rsid w:val="006E41EF"/>
    <w:rsid w:val="006E5849"/>
    <w:rsid w:val="006F3F13"/>
    <w:rsid w:val="006F5562"/>
    <w:rsid w:val="006F7DE3"/>
    <w:rsid w:val="00700DAB"/>
    <w:rsid w:val="00701999"/>
    <w:rsid w:val="0070659C"/>
    <w:rsid w:val="00706E83"/>
    <w:rsid w:val="00707ECB"/>
    <w:rsid w:val="00710044"/>
    <w:rsid w:val="007123D6"/>
    <w:rsid w:val="007170B9"/>
    <w:rsid w:val="00717862"/>
    <w:rsid w:val="00722767"/>
    <w:rsid w:val="007246C4"/>
    <w:rsid w:val="007248C4"/>
    <w:rsid w:val="007248C6"/>
    <w:rsid w:val="00724C1F"/>
    <w:rsid w:val="00726D66"/>
    <w:rsid w:val="00737061"/>
    <w:rsid w:val="00747C34"/>
    <w:rsid w:val="00750F6B"/>
    <w:rsid w:val="00755B47"/>
    <w:rsid w:val="00756119"/>
    <w:rsid w:val="00757C1F"/>
    <w:rsid w:val="00762EF2"/>
    <w:rsid w:val="007634D6"/>
    <w:rsid w:val="00764275"/>
    <w:rsid w:val="00764BA2"/>
    <w:rsid w:val="00765A14"/>
    <w:rsid w:val="007673EF"/>
    <w:rsid w:val="00770809"/>
    <w:rsid w:val="00775B98"/>
    <w:rsid w:val="00775EE6"/>
    <w:rsid w:val="00776517"/>
    <w:rsid w:val="00782AD9"/>
    <w:rsid w:val="00787481"/>
    <w:rsid w:val="0079219F"/>
    <w:rsid w:val="00792FAE"/>
    <w:rsid w:val="00793D83"/>
    <w:rsid w:val="00795605"/>
    <w:rsid w:val="007956DD"/>
    <w:rsid w:val="00795809"/>
    <w:rsid w:val="007A138C"/>
    <w:rsid w:val="007A1D46"/>
    <w:rsid w:val="007A224E"/>
    <w:rsid w:val="007A2D0B"/>
    <w:rsid w:val="007A5220"/>
    <w:rsid w:val="007B3BEB"/>
    <w:rsid w:val="007B3C6B"/>
    <w:rsid w:val="007B49B0"/>
    <w:rsid w:val="007B49DC"/>
    <w:rsid w:val="007B54BE"/>
    <w:rsid w:val="007C0AE8"/>
    <w:rsid w:val="007C1222"/>
    <w:rsid w:val="007D0562"/>
    <w:rsid w:val="007D0C53"/>
    <w:rsid w:val="007D3AD8"/>
    <w:rsid w:val="007D4595"/>
    <w:rsid w:val="007D4952"/>
    <w:rsid w:val="007D5162"/>
    <w:rsid w:val="007D7FBC"/>
    <w:rsid w:val="007E0302"/>
    <w:rsid w:val="007E1160"/>
    <w:rsid w:val="007E18C1"/>
    <w:rsid w:val="007E1AA0"/>
    <w:rsid w:val="007E4C6F"/>
    <w:rsid w:val="007E6664"/>
    <w:rsid w:val="007F2729"/>
    <w:rsid w:val="007F33C9"/>
    <w:rsid w:val="007F47FC"/>
    <w:rsid w:val="007F4855"/>
    <w:rsid w:val="007F53BF"/>
    <w:rsid w:val="007F638C"/>
    <w:rsid w:val="007F6AA9"/>
    <w:rsid w:val="007F7335"/>
    <w:rsid w:val="007F7E35"/>
    <w:rsid w:val="008016FF"/>
    <w:rsid w:val="008020E6"/>
    <w:rsid w:val="0080280B"/>
    <w:rsid w:val="008048C2"/>
    <w:rsid w:val="00804D10"/>
    <w:rsid w:val="00807919"/>
    <w:rsid w:val="00810157"/>
    <w:rsid w:val="008128E2"/>
    <w:rsid w:val="00812DB4"/>
    <w:rsid w:val="00814C68"/>
    <w:rsid w:val="0081742F"/>
    <w:rsid w:val="0081767E"/>
    <w:rsid w:val="00817B88"/>
    <w:rsid w:val="00817FAD"/>
    <w:rsid w:val="0082056A"/>
    <w:rsid w:val="00822417"/>
    <w:rsid w:val="00825CA8"/>
    <w:rsid w:val="00826EA0"/>
    <w:rsid w:val="00830DEC"/>
    <w:rsid w:val="008314E3"/>
    <w:rsid w:val="008320B9"/>
    <w:rsid w:val="00833299"/>
    <w:rsid w:val="008360AF"/>
    <w:rsid w:val="00840D5C"/>
    <w:rsid w:val="00842076"/>
    <w:rsid w:val="00843E45"/>
    <w:rsid w:val="00843E53"/>
    <w:rsid w:val="00844CF2"/>
    <w:rsid w:val="00845056"/>
    <w:rsid w:val="00845270"/>
    <w:rsid w:val="008460C8"/>
    <w:rsid w:val="00846F31"/>
    <w:rsid w:val="00847052"/>
    <w:rsid w:val="008507DE"/>
    <w:rsid w:val="0085426E"/>
    <w:rsid w:val="00854419"/>
    <w:rsid w:val="00854DCA"/>
    <w:rsid w:val="008567CE"/>
    <w:rsid w:val="00857685"/>
    <w:rsid w:val="00861B3B"/>
    <w:rsid w:val="00863D1A"/>
    <w:rsid w:val="0086448E"/>
    <w:rsid w:val="00864D60"/>
    <w:rsid w:val="00866062"/>
    <w:rsid w:val="00866279"/>
    <w:rsid w:val="00872084"/>
    <w:rsid w:val="008749FC"/>
    <w:rsid w:val="00875003"/>
    <w:rsid w:val="00875F1F"/>
    <w:rsid w:val="0087704B"/>
    <w:rsid w:val="00877C8B"/>
    <w:rsid w:val="00884F9D"/>
    <w:rsid w:val="0088716D"/>
    <w:rsid w:val="008921DC"/>
    <w:rsid w:val="00894A0A"/>
    <w:rsid w:val="00894BEA"/>
    <w:rsid w:val="008950F2"/>
    <w:rsid w:val="0089516A"/>
    <w:rsid w:val="0089577E"/>
    <w:rsid w:val="00895F38"/>
    <w:rsid w:val="008A02F9"/>
    <w:rsid w:val="008A385B"/>
    <w:rsid w:val="008A3BC0"/>
    <w:rsid w:val="008A5216"/>
    <w:rsid w:val="008A53A3"/>
    <w:rsid w:val="008B0F89"/>
    <w:rsid w:val="008B1EAA"/>
    <w:rsid w:val="008B713E"/>
    <w:rsid w:val="008B7269"/>
    <w:rsid w:val="008B7E66"/>
    <w:rsid w:val="008C1658"/>
    <w:rsid w:val="008C1E75"/>
    <w:rsid w:val="008C1FCA"/>
    <w:rsid w:val="008C2C24"/>
    <w:rsid w:val="008C599E"/>
    <w:rsid w:val="008C7390"/>
    <w:rsid w:val="008C7BB8"/>
    <w:rsid w:val="008D02B7"/>
    <w:rsid w:val="008D11B2"/>
    <w:rsid w:val="008D1411"/>
    <w:rsid w:val="008D3DC5"/>
    <w:rsid w:val="008D4B9C"/>
    <w:rsid w:val="008D562B"/>
    <w:rsid w:val="008D657E"/>
    <w:rsid w:val="008D774B"/>
    <w:rsid w:val="008E0ABC"/>
    <w:rsid w:val="008E1A2A"/>
    <w:rsid w:val="008E4013"/>
    <w:rsid w:val="008E5B5B"/>
    <w:rsid w:val="008F0093"/>
    <w:rsid w:val="008F33D0"/>
    <w:rsid w:val="008F4E5B"/>
    <w:rsid w:val="008F4F34"/>
    <w:rsid w:val="0090142E"/>
    <w:rsid w:val="00904280"/>
    <w:rsid w:val="0090458A"/>
    <w:rsid w:val="009075E3"/>
    <w:rsid w:val="00913DDF"/>
    <w:rsid w:val="00915465"/>
    <w:rsid w:val="0091582E"/>
    <w:rsid w:val="00916D0B"/>
    <w:rsid w:val="00921ED1"/>
    <w:rsid w:val="00922108"/>
    <w:rsid w:val="00930A4A"/>
    <w:rsid w:val="00931470"/>
    <w:rsid w:val="00935213"/>
    <w:rsid w:val="00936007"/>
    <w:rsid w:val="00936013"/>
    <w:rsid w:val="00937D11"/>
    <w:rsid w:val="009403B9"/>
    <w:rsid w:val="009410AF"/>
    <w:rsid w:val="009537B8"/>
    <w:rsid w:val="009554D2"/>
    <w:rsid w:val="00962A56"/>
    <w:rsid w:val="00963778"/>
    <w:rsid w:val="00964E91"/>
    <w:rsid w:val="009651B5"/>
    <w:rsid w:val="009673B1"/>
    <w:rsid w:val="009700B5"/>
    <w:rsid w:val="00970853"/>
    <w:rsid w:val="0097096D"/>
    <w:rsid w:val="00972910"/>
    <w:rsid w:val="009754A0"/>
    <w:rsid w:val="00980C33"/>
    <w:rsid w:val="00981952"/>
    <w:rsid w:val="0098552E"/>
    <w:rsid w:val="009870DB"/>
    <w:rsid w:val="00990131"/>
    <w:rsid w:val="00992E87"/>
    <w:rsid w:val="00994607"/>
    <w:rsid w:val="00995BCD"/>
    <w:rsid w:val="009960D4"/>
    <w:rsid w:val="009971C5"/>
    <w:rsid w:val="009A05C4"/>
    <w:rsid w:val="009A0832"/>
    <w:rsid w:val="009A09A1"/>
    <w:rsid w:val="009A4550"/>
    <w:rsid w:val="009A4D16"/>
    <w:rsid w:val="009B14ED"/>
    <w:rsid w:val="009B29DD"/>
    <w:rsid w:val="009B3024"/>
    <w:rsid w:val="009B3715"/>
    <w:rsid w:val="009C0072"/>
    <w:rsid w:val="009C025E"/>
    <w:rsid w:val="009C1CDB"/>
    <w:rsid w:val="009C2A90"/>
    <w:rsid w:val="009C2E74"/>
    <w:rsid w:val="009C3DC8"/>
    <w:rsid w:val="009C64EE"/>
    <w:rsid w:val="009C75F2"/>
    <w:rsid w:val="009C780C"/>
    <w:rsid w:val="009D0DDB"/>
    <w:rsid w:val="009D1E15"/>
    <w:rsid w:val="009D1E9D"/>
    <w:rsid w:val="009D734A"/>
    <w:rsid w:val="009E0BF8"/>
    <w:rsid w:val="009E1BF5"/>
    <w:rsid w:val="009E3470"/>
    <w:rsid w:val="009E4032"/>
    <w:rsid w:val="009E58F2"/>
    <w:rsid w:val="009F1A15"/>
    <w:rsid w:val="009F3CA4"/>
    <w:rsid w:val="009F3D44"/>
    <w:rsid w:val="009F4D29"/>
    <w:rsid w:val="00A0170F"/>
    <w:rsid w:val="00A018E2"/>
    <w:rsid w:val="00A02F88"/>
    <w:rsid w:val="00A030AC"/>
    <w:rsid w:val="00A04094"/>
    <w:rsid w:val="00A06A15"/>
    <w:rsid w:val="00A07F08"/>
    <w:rsid w:val="00A127B5"/>
    <w:rsid w:val="00A16024"/>
    <w:rsid w:val="00A16586"/>
    <w:rsid w:val="00A16B20"/>
    <w:rsid w:val="00A17329"/>
    <w:rsid w:val="00A17933"/>
    <w:rsid w:val="00A17E7A"/>
    <w:rsid w:val="00A20F27"/>
    <w:rsid w:val="00A22C7B"/>
    <w:rsid w:val="00A23AB2"/>
    <w:rsid w:val="00A24544"/>
    <w:rsid w:val="00A24B6F"/>
    <w:rsid w:val="00A25DE0"/>
    <w:rsid w:val="00A261CB"/>
    <w:rsid w:val="00A341CA"/>
    <w:rsid w:val="00A36040"/>
    <w:rsid w:val="00A36703"/>
    <w:rsid w:val="00A3739E"/>
    <w:rsid w:val="00A40CD7"/>
    <w:rsid w:val="00A434B6"/>
    <w:rsid w:val="00A444FD"/>
    <w:rsid w:val="00A45F11"/>
    <w:rsid w:val="00A46F4C"/>
    <w:rsid w:val="00A51D28"/>
    <w:rsid w:val="00A67F43"/>
    <w:rsid w:val="00A711F8"/>
    <w:rsid w:val="00A76413"/>
    <w:rsid w:val="00A82782"/>
    <w:rsid w:val="00A84EE2"/>
    <w:rsid w:val="00A86F9A"/>
    <w:rsid w:val="00A90CA9"/>
    <w:rsid w:val="00AA1773"/>
    <w:rsid w:val="00AA32BD"/>
    <w:rsid w:val="00AA5CC4"/>
    <w:rsid w:val="00AA60F1"/>
    <w:rsid w:val="00AB0903"/>
    <w:rsid w:val="00AB23D3"/>
    <w:rsid w:val="00AB4986"/>
    <w:rsid w:val="00AB7BC9"/>
    <w:rsid w:val="00AC1188"/>
    <w:rsid w:val="00AC21B2"/>
    <w:rsid w:val="00AC3229"/>
    <w:rsid w:val="00AC49AF"/>
    <w:rsid w:val="00AC5B14"/>
    <w:rsid w:val="00AC5E43"/>
    <w:rsid w:val="00AC62E6"/>
    <w:rsid w:val="00AC70FE"/>
    <w:rsid w:val="00AC7AC5"/>
    <w:rsid w:val="00AC7B75"/>
    <w:rsid w:val="00AD03CB"/>
    <w:rsid w:val="00AD064B"/>
    <w:rsid w:val="00AD15DF"/>
    <w:rsid w:val="00AD1CB5"/>
    <w:rsid w:val="00AD20FA"/>
    <w:rsid w:val="00AD266C"/>
    <w:rsid w:val="00AD5321"/>
    <w:rsid w:val="00AD5714"/>
    <w:rsid w:val="00AD73F5"/>
    <w:rsid w:val="00AE262A"/>
    <w:rsid w:val="00AE5926"/>
    <w:rsid w:val="00AF4162"/>
    <w:rsid w:val="00AF4D32"/>
    <w:rsid w:val="00AF6538"/>
    <w:rsid w:val="00AF65FA"/>
    <w:rsid w:val="00AF68E0"/>
    <w:rsid w:val="00AF69A1"/>
    <w:rsid w:val="00B00E65"/>
    <w:rsid w:val="00B010E0"/>
    <w:rsid w:val="00B022B1"/>
    <w:rsid w:val="00B0343D"/>
    <w:rsid w:val="00B034DB"/>
    <w:rsid w:val="00B035CA"/>
    <w:rsid w:val="00B04145"/>
    <w:rsid w:val="00B050A5"/>
    <w:rsid w:val="00B0621D"/>
    <w:rsid w:val="00B07132"/>
    <w:rsid w:val="00B12BA6"/>
    <w:rsid w:val="00B12C05"/>
    <w:rsid w:val="00B13387"/>
    <w:rsid w:val="00B160F6"/>
    <w:rsid w:val="00B217DC"/>
    <w:rsid w:val="00B22A21"/>
    <w:rsid w:val="00B23C4F"/>
    <w:rsid w:val="00B2768C"/>
    <w:rsid w:val="00B27752"/>
    <w:rsid w:val="00B303E7"/>
    <w:rsid w:val="00B31253"/>
    <w:rsid w:val="00B31A55"/>
    <w:rsid w:val="00B3294E"/>
    <w:rsid w:val="00B349B6"/>
    <w:rsid w:val="00B35B1B"/>
    <w:rsid w:val="00B365FB"/>
    <w:rsid w:val="00B41BE9"/>
    <w:rsid w:val="00B424FC"/>
    <w:rsid w:val="00B42E5A"/>
    <w:rsid w:val="00B44818"/>
    <w:rsid w:val="00B45BB5"/>
    <w:rsid w:val="00B474A2"/>
    <w:rsid w:val="00B50061"/>
    <w:rsid w:val="00B51C15"/>
    <w:rsid w:val="00B530F2"/>
    <w:rsid w:val="00B5547B"/>
    <w:rsid w:val="00B57C78"/>
    <w:rsid w:val="00B64D95"/>
    <w:rsid w:val="00B65A8B"/>
    <w:rsid w:val="00B73316"/>
    <w:rsid w:val="00B7529E"/>
    <w:rsid w:val="00B75760"/>
    <w:rsid w:val="00B7620B"/>
    <w:rsid w:val="00B767D2"/>
    <w:rsid w:val="00B77444"/>
    <w:rsid w:val="00B80093"/>
    <w:rsid w:val="00B80C45"/>
    <w:rsid w:val="00B8248A"/>
    <w:rsid w:val="00B855E5"/>
    <w:rsid w:val="00B85852"/>
    <w:rsid w:val="00B85EE0"/>
    <w:rsid w:val="00B9016F"/>
    <w:rsid w:val="00B9136E"/>
    <w:rsid w:val="00B93CE0"/>
    <w:rsid w:val="00B950B8"/>
    <w:rsid w:val="00B9763D"/>
    <w:rsid w:val="00B979A8"/>
    <w:rsid w:val="00BA3CD3"/>
    <w:rsid w:val="00BA54FD"/>
    <w:rsid w:val="00BA5DB9"/>
    <w:rsid w:val="00BB0108"/>
    <w:rsid w:val="00BB08F1"/>
    <w:rsid w:val="00BB18B9"/>
    <w:rsid w:val="00BB45BE"/>
    <w:rsid w:val="00BB4DC1"/>
    <w:rsid w:val="00BC1A23"/>
    <w:rsid w:val="00BC4AB5"/>
    <w:rsid w:val="00BD0451"/>
    <w:rsid w:val="00BD128D"/>
    <w:rsid w:val="00BD12C1"/>
    <w:rsid w:val="00BD6111"/>
    <w:rsid w:val="00BD66B8"/>
    <w:rsid w:val="00BE103A"/>
    <w:rsid w:val="00BE293D"/>
    <w:rsid w:val="00BE32C0"/>
    <w:rsid w:val="00BE5848"/>
    <w:rsid w:val="00BE640F"/>
    <w:rsid w:val="00BE7E05"/>
    <w:rsid w:val="00BF0E83"/>
    <w:rsid w:val="00BF10EB"/>
    <w:rsid w:val="00BF2559"/>
    <w:rsid w:val="00BF2ACB"/>
    <w:rsid w:val="00BF68E8"/>
    <w:rsid w:val="00BF6DE5"/>
    <w:rsid w:val="00C000F1"/>
    <w:rsid w:val="00C00A8F"/>
    <w:rsid w:val="00C01086"/>
    <w:rsid w:val="00C0160A"/>
    <w:rsid w:val="00C047F3"/>
    <w:rsid w:val="00C06B58"/>
    <w:rsid w:val="00C1083E"/>
    <w:rsid w:val="00C11156"/>
    <w:rsid w:val="00C16D2E"/>
    <w:rsid w:val="00C16FDF"/>
    <w:rsid w:val="00C17AB1"/>
    <w:rsid w:val="00C2055E"/>
    <w:rsid w:val="00C20A86"/>
    <w:rsid w:val="00C2232F"/>
    <w:rsid w:val="00C22845"/>
    <w:rsid w:val="00C24329"/>
    <w:rsid w:val="00C245EB"/>
    <w:rsid w:val="00C315F9"/>
    <w:rsid w:val="00C324F9"/>
    <w:rsid w:val="00C325E4"/>
    <w:rsid w:val="00C32F04"/>
    <w:rsid w:val="00C346E3"/>
    <w:rsid w:val="00C3474E"/>
    <w:rsid w:val="00C3547B"/>
    <w:rsid w:val="00C36224"/>
    <w:rsid w:val="00C40746"/>
    <w:rsid w:val="00C425F8"/>
    <w:rsid w:val="00C43C73"/>
    <w:rsid w:val="00C445F7"/>
    <w:rsid w:val="00C463AF"/>
    <w:rsid w:val="00C469FE"/>
    <w:rsid w:val="00C47AD3"/>
    <w:rsid w:val="00C51F37"/>
    <w:rsid w:val="00C53AF0"/>
    <w:rsid w:val="00C53C91"/>
    <w:rsid w:val="00C56334"/>
    <w:rsid w:val="00C5766D"/>
    <w:rsid w:val="00C62577"/>
    <w:rsid w:val="00C63708"/>
    <w:rsid w:val="00C64D24"/>
    <w:rsid w:val="00C6648D"/>
    <w:rsid w:val="00C6725A"/>
    <w:rsid w:val="00C71027"/>
    <w:rsid w:val="00C71534"/>
    <w:rsid w:val="00C75443"/>
    <w:rsid w:val="00C80473"/>
    <w:rsid w:val="00C81952"/>
    <w:rsid w:val="00C82FFE"/>
    <w:rsid w:val="00C83CD0"/>
    <w:rsid w:val="00C84966"/>
    <w:rsid w:val="00C84FBB"/>
    <w:rsid w:val="00C9270C"/>
    <w:rsid w:val="00C928CD"/>
    <w:rsid w:val="00C9709E"/>
    <w:rsid w:val="00CA07A5"/>
    <w:rsid w:val="00CA1EF5"/>
    <w:rsid w:val="00CA4C50"/>
    <w:rsid w:val="00CA608A"/>
    <w:rsid w:val="00CA6CE5"/>
    <w:rsid w:val="00CB0F0C"/>
    <w:rsid w:val="00CB26AE"/>
    <w:rsid w:val="00CB3077"/>
    <w:rsid w:val="00CB3A7D"/>
    <w:rsid w:val="00CB53BE"/>
    <w:rsid w:val="00CB7CDF"/>
    <w:rsid w:val="00CC155E"/>
    <w:rsid w:val="00CC21FD"/>
    <w:rsid w:val="00CC225A"/>
    <w:rsid w:val="00CC25E9"/>
    <w:rsid w:val="00CC2B4C"/>
    <w:rsid w:val="00CC3F40"/>
    <w:rsid w:val="00CC4348"/>
    <w:rsid w:val="00CC501D"/>
    <w:rsid w:val="00CC617E"/>
    <w:rsid w:val="00CD1471"/>
    <w:rsid w:val="00CD21A3"/>
    <w:rsid w:val="00CD2A1D"/>
    <w:rsid w:val="00CE0072"/>
    <w:rsid w:val="00CE145F"/>
    <w:rsid w:val="00CE1FEB"/>
    <w:rsid w:val="00CE51FA"/>
    <w:rsid w:val="00CE651B"/>
    <w:rsid w:val="00CE6771"/>
    <w:rsid w:val="00CF206B"/>
    <w:rsid w:val="00CF280C"/>
    <w:rsid w:val="00CF403F"/>
    <w:rsid w:val="00CF495C"/>
    <w:rsid w:val="00CF4ADB"/>
    <w:rsid w:val="00CF505F"/>
    <w:rsid w:val="00CF5A9B"/>
    <w:rsid w:val="00CF5CA9"/>
    <w:rsid w:val="00CF5E68"/>
    <w:rsid w:val="00D0108F"/>
    <w:rsid w:val="00D034CC"/>
    <w:rsid w:val="00D0382F"/>
    <w:rsid w:val="00D03B1B"/>
    <w:rsid w:val="00D046DE"/>
    <w:rsid w:val="00D0511F"/>
    <w:rsid w:val="00D11E73"/>
    <w:rsid w:val="00D15EAF"/>
    <w:rsid w:val="00D17C70"/>
    <w:rsid w:val="00D250CD"/>
    <w:rsid w:val="00D25256"/>
    <w:rsid w:val="00D32255"/>
    <w:rsid w:val="00D328EF"/>
    <w:rsid w:val="00D333F9"/>
    <w:rsid w:val="00D34A7F"/>
    <w:rsid w:val="00D36ED6"/>
    <w:rsid w:val="00D40A70"/>
    <w:rsid w:val="00D42514"/>
    <w:rsid w:val="00D4343C"/>
    <w:rsid w:val="00D4410C"/>
    <w:rsid w:val="00D445C3"/>
    <w:rsid w:val="00D44BEA"/>
    <w:rsid w:val="00D44BF1"/>
    <w:rsid w:val="00D46210"/>
    <w:rsid w:val="00D4623A"/>
    <w:rsid w:val="00D46A63"/>
    <w:rsid w:val="00D4728A"/>
    <w:rsid w:val="00D478ED"/>
    <w:rsid w:val="00D47B95"/>
    <w:rsid w:val="00D47FBC"/>
    <w:rsid w:val="00D529F2"/>
    <w:rsid w:val="00D5318E"/>
    <w:rsid w:val="00D5403E"/>
    <w:rsid w:val="00D56E6A"/>
    <w:rsid w:val="00D5728E"/>
    <w:rsid w:val="00D61B7B"/>
    <w:rsid w:val="00D621FD"/>
    <w:rsid w:val="00D62576"/>
    <w:rsid w:val="00D632C3"/>
    <w:rsid w:val="00D63465"/>
    <w:rsid w:val="00D63EDA"/>
    <w:rsid w:val="00D652A2"/>
    <w:rsid w:val="00D65EB8"/>
    <w:rsid w:val="00D7002C"/>
    <w:rsid w:val="00D72209"/>
    <w:rsid w:val="00D733B5"/>
    <w:rsid w:val="00D764D9"/>
    <w:rsid w:val="00D77CBE"/>
    <w:rsid w:val="00D819BE"/>
    <w:rsid w:val="00D87F2B"/>
    <w:rsid w:val="00D90235"/>
    <w:rsid w:val="00D91091"/>
    <w:rsid w:val="00D933F8"/>
    <w:rsid w:val="00D9499E"/>
    <w:rsid w:val="00D967AA"/>
    <w:rsid w:val="00DA16F1"/>
    <w:rsid w:val="00DA41E2"/>
    <w:rsid w:val="00DA45BF"/>
    <w:rsid w:val="00DB0332"/>
    <w:rsid w:val="00DB12D2"/>
    <w:rsid w:val="00DB5612"/>
    <w:rsid w:val="00DB675C"/>
    <w:rsid w:val="00DC16CC"/>
    <w:rsid w:val="00DC1B08"/>
    <w:rsid w:val="00DC30BD"/>
    <w:rsid w:val="00DC3895"/>
    <w:rsid w:val="00DC3C3F"/>
    <w:rsid w:val="00DC4484"/>
    <w:rsid w:val="00DC5AD8"/>
    <w:rsid w:val="00DC5EFB"/>
    <w:rsid w:val="00DD0620"/>
    <w:rsid w:val="00DD1706"/>
    <w:rsid w:val="00DD1BD7"/>
    <w:rsid w:val="00DD1C45"/>
    <w:rsid w:val="00DD312C"/>
    <w:rsid w:val="00DD747E"/>
    <w:rsid w:val="00DE1551"/>
    <w:rsid w:val="00DE25D4"/>
    <w:rsid w:val="00DE38E7"/>
    <w:rsid w:val="00DE5A85"/>
    <w:rsid w:val="00DF24CD"/>
    <w:rsid w:val="00DF37A5"/>
    <w:rsid w:val="00DF4BF3"/>
    <w:rsid w:val="00DF5CBE"/>
    <w:rsid w:val="00DF5E3E"/>
    <w:rsid w:val="00DF5F61"/>
    <w:rsid w:val="00E01E93"/>
    <w:rsid w:val="00E034A7"/>
    <w:rsid w:val="00E03717"/>
    <w:rsid w:val="00E03965"/>
    <w:rsid w:val="00E04A96"/>
    <w:rsid w:val="00E06C03"/>
    <w:rsid w:val="00E06D88"/>
    <w:rsid w:val="00E070CA"/>
    <w:rsid w:val="00E07ACB"/>
    <w:rsid w:val="00E12899"/>
    <w:rsid w:val="00E13C29"/>
    <w:rsid w:val="00E14D63"/>
    <w:rsid w:val="00E17F94"/>
    <w:rsid w:val="00E20C09"/>
    <w:rsid w:val="00E2356D"/>
    <w:rsid w:val="00E239BD"/>
    <w:rsid w:val="00E26404"/>
    <w:rsid w:val="00E3096F"/>
    <w:rsid w:val="00E30FE4"/>
    <w:rsid w:val="00E36471"/>
    <w:rsid w:val="00E37E88"/>
    <w:rsid w:val="00E41C24"/>
    <w:rsid w:val="00E435EC"/>
    <w:rsid w:val="00E5126D"/>
    <w:rsid w:val="00E525CE"/>
    <w:rsid w:val="00E5315F"/>
    <w:rsid w:val="00E66792"/>
    <w:rsid w:val="00E667C3"/>
    <w:rsid w:val="00E66BA0"/>
    <w:rsid w:val="00E6767E"/>
    <w:rsid w:val="00E67863"/>
    <w:rsid w:val="00E71EDF"/>
    <w:rsid w:val="00E738B5"/>
    <w:rsid w:val="00E76C3E"/>
    <w:rsid w:val="00E77A0C"/>
    <w:rsid w:val="00E80B1A"/>
    <w:rsid w:val="00E80FFC"/>
    <w:rsid w:val="00E843A2"/>
    <w:rsid w:val="00E868DB"/>
    <w:rsid w:val="00E87E4B"/>
    <w:rsid w:val="00E926E0"/>
    <w:rsid w:val="00E97F65"/>
    <w:rsid w:val="00EA2268"/>
    <w:rsid w:val="00EA280C"/>
    <w:rsid w:val="00EA31F0"/>
    <w:rsid w:val="00EA4053"/>
    <w:rsid w:val="00EA53F1"/>
    <w:rsid w:val="00EB0AAD"/>
    <w:rsid w:val="00EB225C"/>
    <w:rsid w:val="00EC0B59"/>
    <w:rsid w:val="00EC335B"/>
    <w:rsid w:val="00EC3388"/>
    <w:rsid w:val="00EC42F2"/>
    <w:rsid w:val="00EC4C61"/>
    <w:rsid w:val="00EC766A"/>
    <w:rsid w:val="00EC7769"/>
    <w:rsid w:val="00ED0B47"/>
    <w:rsid w:val="00ED320D"/>
    <w:rsid w:val="00ED36F0"/>
    <w:rsid w:val="00ED61FA"/>
    <w:rsid w:val="00EE2E40"/>
    <w:rsid w:val="00EE2F94"/>
    <w:rsid w:val="00EE5069"/>
    <w:rsid w:val="00EE55F0"/>
    <w:rsid w:val="00EE69F1"/>
    <w:rsid w:val="00EF21B9"/>
    <w:rsid w:val="00EF3615"/>
    <w:rsid w:val="00EF68F6"/>
    <w:rsid w:val="00F000BF"/>
    <w:rsid w:val="00F017EC"/>
    <w:rsid w:val="00F0183A"/>
    <w:rsid w:val="00F04374"/>
    <w:rsid w:val="00F05DF1"/>
    <w:rsid w:val="00F06126"/>
    <w:rsid w:val="00F06A6F"/>
    <w:rsid w:val="00F07543"/>
    <w:rsid w:val="00F07768"/>
    <w:rsid w:val="00F100C0"/>
    <w:rsid w:val="00F10204"/>
    <w:rsid w:val="00F12867"/>
    <w:rsid w:val="00F12D82"/>
    <w:rsid w:val="00F14417"/>
    <w:rsid w:val="00F1463A"/>
    <w:rsid w:val="00F1524E"/>
    <w:rsid w:val="00F153F0"/>
    <w:rsid w:val="00F15DF3"/>
    <w:rsid w:val="00F161DE"/>
    <w:rsid w:val="00F209A9"/>
    <w:rsid w:val="00F26312"/>
    <w:rsid w:val="00F33353"/>
    <w:rsid w:val="00F34BFF"/>
    <w:rsid w:val="00F35439"/>
    <w:rsid w:val="00F436A9"/>
    <w:rsid w:val="00F44F89"/>
    <w:rsid w:val="00F46971"/>
    <w:rsid w:val="00F46C64"/>
    <w:rsid w:val="00F476E8"/>
    <w:rsid w:val="00F47C92"/>
    <w:rsid w:val="00F503B8"/>
    <w:rsid w:val="00F5302F"/>
    <w:rsid w:val="00F565D8"/>
    <w:rsid w:val="00F57703"/>
    <w:rsid w:val="00F60C6B"/>
    <w:rsid w:val="00F64431"/>
    <w:rsid w:val="00F654D7"/>
    <w:rsid w:val="00F655ED"/>
    <w:rsid w:val="00F658B9"/>
    <w:rsid w:val="00F67B19"/>
    <w:rsid w:val="00F72B02"/>
    <w:rsid w:val="00F7343D"/>
    <w:rsid w:val="00F758F8"/>
    <w:rsid w:val="00F76FA1"/>
    <w:rsid w:val="00F83D91"/>
    <w:rsid w:val="00F84659"/>
    <w:rsid w:val="00F87DA8"/>
    <w:rsid w:val="00F91006"/>
    <w:rsid w:val="00F91D4B"/>
    <w:rsid w:val="00F9550A"/>
    <w:rsid w:val="00F9576B"/>
    <w:rsid w:val="00FA0240"/>
    <w:rsid w:val="00FA1A3C"/>
    <w:rsid w:val="00FA4499"/>
    <w:rsid w:val="00FA4D14"/>
    <w:rsid w:val="00FA5C1D"/>
    <w:rsid w:val="00FA70E6"/>
    <w:rsid w:val="00FA7175"/>
    <w:rsid w:val="00FB08F9"/>
    <w:rsid w:val="00FB2626"/>
    <w:rsid w:val="00FB5063"/>
    <w:rsid w:val="00FB66F8"/>
    <w:rsid w:val="00FC1ED0"/>
    <w:rsid w:val="00FC6165"/>
    <w:rsid w:val="00FD19DA"/>
    <w:rsid w:val="00FD1EFD"/>
    <w:rsid w:val="00FD5371"/>
    <w:rsid w:val="00FD7B4F"/>
    <w:rsid w:val="00FE0ACB"/>
    <w:rsid w:val="00FE2E83"/>
    <w:rsid w:val="00FE3BA3"/>
    <w:rsid w:val="00FE60CC"/>
    <w:rsid w:val="00FE6866"/>
    <w:rsid w:val="00FF25B5"/>
    <w:rsid w:val="00FF3065"/>
    <w:rsid w:val="00FF3A65"/>
    <w:rsid w:val="00FF3C17"/>
    <w:rsid w:val="00FF524B"/>
    <w:rsid w:val="00FF55DE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1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519"/>
    <w:pPr>
      <w:spacing w:after="0" w:line="240" w:lineRule="auto"/>
      <w:jc w:val="both"/>
    </w:pPr>
    <w:rPr>
      <w:rFonts w:ascii="Adobe Caslon Pro" w:hAnsi="Adobe Caslon Pro"/>
      <w:sz w:val="24"/>
    </w:rPr>
  </w:style>
  <w:style w:type="paragraph" w:styleId="Titre1">
    <w:name w:val="heading 1"/>
    <w:basedOn w:val="Normal"/>
    <w:next w:val="Normal"/>
    <w:link w:val="Titre1Car"/>
    <w:qFormat/>
    <w:rsid w:val="001D0639"/>
    <w:pPr>
      <w:keepNext/>
      <w:numPr>
        <w:numId w:val="3"/>
      </w:numPr>
      <w:spacing w:before="240" w:after="60"/>
      <w:jc w:val="center"/>
      <w:outlineLvl w:val="0"/>
    </w:pPr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1D0639"/>
    <w:pPr>
      <w:keepNext/>
      <w:numPr>
        <w:ilvl w:val="1"/>
        <w:numId w:val="3"/>
      </w:numPr>
      <w:spacing w:before="120" w:after="60"/>
      <w:outlineLvl w:val="1"/>
    </w:pPr>
    <w:rPr>
      <w:rFonts w:asciiTheme="majorHAnsi" w:eastAsia="Times New Roman" w:hAnsiTheme="majorHAnsi" w:cs="Times New Roman"/>
      <w:b/>
      <w:szCs w:val="20"/>
      <w:lang w:eastAsia="fr-FR"/>
    </w:rPr>
  </w:style>
  <w:style w:type="paragraph" w:styleId="Titre3">
    <w:name w:val="heading 3"/>
    <w:basedOn w:val="Normal"/>
    <w:next w:val="Normal"/>
    <w:link w:val="Titre3Car"/>
    <w:qFormat/>
    <w:rsid w:val="001D0639"/>
    <w:pPr>
      <w:keepNext/>
      <w:numPr>
        <w:ilvl w:val="2"/>
        <w:numId w:val="3"/>
      </w:numPr>
      <w:spacing w:before="240" w:after="60"/>
      <w:outlineLvl w:val="2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1D0639"/>
    <w:pPr>
      <w:keepNext/>
      <w:numPr>
        <w:ilvl w:val="3"/>
        <w:numId w:val="3"/>
      </w:numPr>
      <w:outlineLvl w:val="3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5">
    <w:name w:val="heading 5"/>
    <w:basedOn w:val="Normal"/>
    <w:next w:val="Normal"/>
    <w:link w:val="Titre5Car"/>
    <w:qFormat/>
    <w:rsid w:val="001D0639"/>
    <w:pPr>
      <w:numPr>
        <w:numId w:val="4"/>
      </w:numPr>
      <w:outlineLvl w:val="4"/>
    </w:pPr>
    <w:rPr>
      <w:rFonts w:asciiTheme="majorHAnsi" w:eastAsia="Times New Roman" w:hAnsiTheme="majorHAnsi" w:cs="Times New Roman"/>
      <w:szCs w:val="20"/>
      <w:u w:val="wave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D06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D0639"/>
    <w:rPr>
      <w:rFonts w:ascii="Adobe Caslon Pro" w:hAnsi="Adobe Caslon Pro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0639"/>
    <w:rPr>
      <w:rFonts w:ascii="Adobe Caslon Pro" w:hAnsi="Adobe Caslon Pro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06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0639"/>
    <w:rPr>
      <w:rFonts w:ascii="Tahoma" w:hAnsi="Tahoma" w:cs="Tahoma"/>
      <w:sz w:val="16"/>
      <w:szCs w:val="16"/>
    </w:rPr>
  </w:style>
  <w:style w:type="character" w:customStyle="1" w:styleId="Titre6Car">
    <w:name w:val="Titre 6 Car"/>
    <w:basedOn w:val="Policepardfaut"/>
    <w:link w:val="Titre6"/>
    <w:uiPriority w:val="9"/>
    <w:rsid w:val="001D063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Citation">
    <w:name w:val="Quote"/>
    <w:basedOn w:val="Normal"/>
    <w:next w:val="Normal"/>
    <w:link w:val="CitationCar"/>
    <w:uiPriority w:val="29"/>
    <w:qFormat/>
    <w:rsid w:val="001D0639"/>
    <w:rPr>
      <w:i/>
      <w:iCs/>
      <w:color w:val="000000" w:themeColor="text1"/>
    </w:rPr>
  </w:style>
  <w:style w:type="paragraph" w:styleId="Titre">
    <w:name w:val="Title"/>
    <w:basedOn w:val="Normal"/>
    <w:next w:val="Normal"/>
    <w:link w:val="TitreCar"/>
    <w:qFormat/>
    <w:rsid w:val="001D063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D06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rsid w:val="001D0639"/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1D0639"/>
    <w:rPr>
      <w:rFonts w:asciiTheme="majorHAnsi" w:eastAsia="Times New Roman" w:hAnsiTheme="majorHAnsi" w:cs="Times New Roman"/>
      <w:b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1D0639"/>
    <w:rPr>
      <w:rFonts w:asciiTheme="majorHAnsi" w:eastAsia="Times New Roman" w:hAnsiTheme="majorHAnsi" w:cs="Times New Roman"/>
      <w:sz w:val="24"/>
      <w:szCs w:val="20"/>
      <w:u w:val="wave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1D0639"/>
    <w:rPr>
      <w:rFonts w:ascii="Adobe Caslon Pro" w:hAnsi="Adobe Caslon Pro"/>
      <w:i/>
      <w:iCs/>
      <w:color w:val="000000" w:themeColor="text1"/>
      <w:sz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063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0639"/>
    <w:rPr>
      <w:rFonts w:ascii="Adobe Caslon Pro" w:hAnsi="Adobe Caslon Pro"/>
      <w:b/>
      <w:bCs/>
      <w:i/>
      <w:iCs/>
      <w:color w:val="4F81BD" w:themeColor="accent1"/>
      <w:sz w:val="24"/>
    </w:rPr>
  </w:style>
  <w:style w:type="character" w:styleId="Rfrenceple">
    <w:name w:val="Subtle Reference"/>
    <w:basedOn w:val="Policepardfaut"/>
    <w:uiPriority w:val="31"/>
    <w:qFormat/>
    <w:rsid w:val="001D0639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1D0639"/>
    <w:rPr>
      <w:b/>
      <w:bCs/>
      <w:smallCaps/>
      <w:color w:val="C0504D" w:themeColor="accent2"/>
      <w:spacing w:val="5"/>
      <w:u w:val="single"/>
    </w:rPr>
  </w:style>
  <w:style w:type="character" w:styleId="Numrodepage">
    <w:name w:val="page number"/>
    <w:basedOn w:val="Policepardfaut"/>
    <w:rsid w:val="001D0639"/>
  </w:style>
  <w:style w:type="paragraph" w:customStyle="1" w:styleId="Question">
    <w:name w:val="Question"/>
    <w:basedOn w:val="Titre2"/>
    <w:autoRedefine/>
    <w:uiPriority w:val="1"/>
    <w:qFormat/>
    <w:rsid w:val="00D632C3"/>
    <w:pPr>
      <w:keepNext w:val="0"/>
      <w:widowControl w:val="0"/>
      <w:numPr>
        <w:ilvl w:val="0"/>
        <w:numId w:val="2"/>
      </w:numPr>
    </w:pPr>
    <w:rPr>
      <w:rFonts w:ascii="Adobe Caslon Pro" w:hAnsi="Adobe Caslon Pro"/>
      <w:b w:val="0"/>
    </w:rPr>
  </w:style>
  <w:style w:type="paragraph" w:customStyle="1" w:styleId="EXERCICES">
    <w:name w:val="EXERCICES"/>
    <w:basedOn w:val="Titre4"/>
    <w:autoRedefine/>
    <w:rsid w:val="00254720"/>
    <w:pPr>
      <w:keepNext w:val="0"/>
      <w:widowControl w:val="0"/>
      <w:numPr>
        <w:ilvl w:val="5"/>
        <w:numId w:val="1"/>
      </w:numPr>
    </w:pPr>
    <w:rPr>
      <w:rFonts w:ascii="Adobe Caslon Pro" w:hAnsi="Adobe Caslon Pro"/>
    </w:rPr>
  </w:style>
  <w:style w:type="paragraph" w:customStyle="1" w:styleId="Questionsimple">
    <w:name w:val="Question simple"/>
    <w:basedOn w:val="Normal"/>
    <w:rsid w:val="00254720"/>
    <w:pPr>
      <w:numPr>
        <w:numId w:val="5"/>
      </w:numPr>
    </w:pPr>
    <w:rPr>
      <w:rFonts w:ascii="Technical" w:eastAsia="Times New Roman" w:hAnsi="Technical" w:cs="Times New Roman"/>
      <w:szCs w:val="20"/>
      <w:lang w:eastAsia="fr-FR"/>
    </w:rPr>
  </w:style>
  <w:style w:type="paragraph" w:customStyle="1" w:styleId="a">
    <w:name w:val="."/>
    <w:basedOn w:val="Normal"/>
    <w:rsid w:val="00254720"/>
    <w:rPr>
      <w:rFonts w:ascii="Technical" w:eastAsia="Times New Roman" w:hAnsi="Technical" w:cs="Times New Roman"/>
      <w:szCs w:val="20"/>
      <w:lang w:eastAsia="fr-FR"/>
    </w:rPr>
  </w:style>
  <w:style w:type="character" w:customStyle="1" w:styleId="longtext">
    <w:name w:val="long_text"/>
    <w:basedOn w:val="Policepardfaut"/>
    <w:rsid w:val="00C6725A"/>
  </w:style>
  <w:style w:type="paragraph" w:styleId="Paragraphedeliste">
    <w:name w:val="List Paragraph"/>
    <w:basedOn w:val="Normal"/>
    <w:uiPriority w:val="34"/>
    <w:qFormat/>
    <w:rsid w:val="00722767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43E45"/>
    <w:rPr>
      <w:color w:val="808080"/>
    </w:rPr>
  </w:style>
  <w:style w:type="table" w:styleId="Grilledutableau">
    <w:name w:val="Table Grid"/>
    <w:basedOn w:val="TableauNormal"/>
    <w:uiPriority w:val="59"/>
    <w:rsid w:val="008360AF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246E9"/>
    <w:pPr>
      <w:keepLines/>
      <w:numPr>
        <w:numId w:val="0"/>
      </w:numPr>
      <w:spacing w:before="480" w:after="0" w:line="276" w:lineRule="auto"/>
      <w:jc w:val="left"/>
      <w:outlineLvl w:val="9"/>
    </w:pPr>
    <w:rPr>
      <w:rFonts w:eastAsiaTheme="majorEastAsia" w:cstheme="majorBidi"/>
      <w:bCs/>
      <w:color w:val="365F91" w:themeColor="accent1" w:themeShade="BF"/>
      <w:kern w:val="0"/>
      <w:sz w:val="28"/>
      <w:szCs w:val="28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6246E9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6246E9"/>
    <w:pPr>
      <w:spacing w:after="100"/>
      <w:ind w:left="480"/>
    </w:pPr>
  </w:style>
  <w:style w:type="character" w:styleId="Lienhypertexte">
    <w:name w:val="Hyperlink"/>
    <w:basedOn w:val="Policepardfaut"/>
    <w:uiPriority w:val="99"/>
    <w:unhideWhenUsed/>
    <w:rsid w:val="006246E9"/>
    <w:rPr>
      <w:color w:val="0000FF" w:themeColor="hyperlink"/>
      <w:u w:val="single"/>
    </w:rPr>
  </w:style>
  <w:style w:type="paragraph" w:styleId="Sansinterligne">
    <w:name w:val="No Spacing"/>
    <w:uiPriority w:val="1"/>
    <w:rsid w:val="00B303E7"/>
    <w:pPr>
      <w:spacing w:after="0" w:line="240" w:lineRule="auto"/>
    </w:pPr>
    <w:rPr>
      <w:rFonts w:eastAsiaTheme="minorEastAsia"/>
      <w:sz w:val="5"/>
      <w:szCs w:val="24"/>
      <w:lang w:val="en-GB" w:eastAsia="fr-FR"/>
    </w:rPr>
  </w:style>
  <w:style w:type="paragraph" w:styleId="Listepuces2">
    <w:name w:val="List Bullet 2"/>
    <w:basedOn w:val="Normalcentr"/>
    <w:uiPriority w:val="1"/>
    <w:unhideWhenUsed/>
    <w:qFormat/>
    <w:rsid w:val="00B303E7"/>
    <w:pPr>
      <w:numPr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40"/>
      <w:ind w:right="360"/>
    </w:pPr>
    <w:rPr>
      <w:rFonts w:ascii="Century Gothic" w:hAnsi="Century Gothic"/>
      <w:i w:val="0"/>
      <w:color w:val="7F7F7F" w:themeColor="text1" w:themeTint="80"/>
      <w:sz w:val="20"/>
      <w:szCs w:val="24"/>
      <w:lang w:eastAsia="fr-FR"/>
    </w:rPr>
  </w:style>
  <w:style w:type="paragraph" w:styleId="Normalcentr">
    <w:name w:val="Block Text"/>
    <w:basedOn w:val="Normal"/>
    <w:uiPriority w:val="99"/>
    <w:semiHidden/>
    <w:unhideWhenUsed/>
    <w:rsid w:val="00B303E7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customStyle="1" w:styleId="FooterRight">
    <w:name w:val="Footer Right"/>
    <w:basedOn w:val="Pieddepage"/>
    <w:uiPriority w:val="99"/>
    <w:rsid w:val="00B303E7"/>
    <w:pPr>
      <w:tabs>
        <w:tab w:val="clear" w:pos="4536"/>
        <w:tab w:val="clear" w:pos="9072"/>
        <w:tab w:val="center" w:pos="4680"/>
        <w:tab w:val="right" w:pos="9360"/>
      </w:tabs>
      <w:spacing w:before="40"/>
      <w:jc w:val="right"/>
    </w:pPr>
    <w:rPr>
      <w:rFonts w:ascii="Century Gothic" w:eastAsiaTheme="minorEastAsia" w:hAnsi="Century Gothic"/>
      <w:color w:val="595959" w:themeColor="text1" w:themeTint="A6"/>
      <w:sz w:val="20"/>
      <w:szCs w:val="24"/>
      <w:lang w:eastAsia="fr-FR"/>
    </w:rPr>
  </w:style>
  <w:style w:type="character" w:styleId="lev">
    <w:name w:val="Strong"/>
    <w:basedOn w:val="Policepardfaut"/>
    <w:uiPriority w:val="22"/>
    <w:qFormat/>
    <w:rsid w:val="00642B7E"/>
    <w:rPr>
      <w:b/>
      <w:bCs/>
    </w:rPr>
  </w:style>
  <w:style w:type="character" w:customStyle="1" w:styleId="lienglossaire">
    <w:name w:val="lienglossaire"/>
    <w:basedOn w:val="Policepardfaut"/>
    <w:rsid w:val="00642B7E"/>
  </w:style>
  <w:style w:type="paragraph" w:styleId="NormalWeb">
    <w:name w:val="Normal (Web)"/>
    <w:basedOn w:val="Normal"/>
    <w:uiPriority w:val="99"/>
    <w:unhideWhenUsed/>
    <w:rsid w:val="00A46F4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lang-en">
    <w:name w:val="lang-en"/>
    <w:basedOn w:val="Policepardfaut"/>
    <w:rsid w:val="00A46F4C"/>
  </w:style>
  <w:style w:type="character" w:customStyle="1" w:styleId="mw-headline">
    <w:name w:val="mw-headline"/>
    <w:basedOn w:val="Policepardfaut"/>
    <w:rsid w:val="002D3F73"/>
  </w:style>
  <w:style w:type="character" w:customStyle="1" w:styleId="nowrap">
    <w:name w:val="nowrap"/>
    <w:basedOn w:val="Policepardfaut"/>
    <w:rsid w:val="00C53C91"/>
  </w:style>
  <w:style w:type="paragraph" w:customStyle="1" w:styleId="SectionHeading">
    <w:name w:val="Section Heading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Bullet1">
    <w:name w:val="Bullet 1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niv1">
    <w:name w:val="niv1"/>
    <w:basedOn w:val="Normal"/>
    <w:rsid w:val="00AE59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1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519"/>
    <w:pPr>
      <w:spacing w:after="0" w:line="240" w:lineRule="auto"/>
      <w:jc w:val="both"/>
    </w:pPr>
    <w:rPr>
      <w:rFonts w:ascii="Adobe Caslon Pro" w:hAnsi="Adobe Caslon Pro"/>
      <w:sz w:val="24"/>
    </w:rPr>
  </w:style>
  <w:style w:type="paragraph" w:styleId="Titre1">
    <w:name w:val="heading 1"/>
    <w:basedOn w:val="Normal"/>
    <w:next w:val="Normal"/>
    <w:link w:val="Titre1Car"/>
    <w:qFormat/>
    <w:rsid w:val="001D0639"/>
    <w:pPr>
      <w:keepNext/>
      <w:numPr>
        <w:numId w:val="3"/>
      </w:numPr>
      <w:spacing w:before="240" w:after="60"/>
      <w:jc w:val="center"/>
      <w:outlineLvl w:val="0"/>
    </w:pPr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1D0639"/>
    <w:pPr>
      <w:keepNext/>
      <w:numPr>
        <w:ilvl w:val="1"/>
        <w:numId w:val="3"/>
      </w:numPr>
      <w:spacing w:before="120" w:after="60"/>
      <w:outlineLvl w:val="1"/>
    </w:pPr>
    <w:rPr>
      <w:rFonts w:asciiTheme="majorHAnsi" w:eastAsia="Times New Roman" w:hAnsiTheme="majorHAnsi" w:cs="Times New Roman"/>
      <w:b/>
      <w:szCs w:val="20"/>
      <w:lang w:eastAsia="fr-FR"/>
    </w:rPr>
  </w:style>
  <w:style w:type="paragraph" w:styleId="Titre3">
    <w:name w:val="heading 3"/>
    <w:basedOn w:val="Normal"/>
    <w:next w:val="Normal"/>
    <w:link w:val="Titre3Car"/>
    <w:qFormat/>
    <w:rsid w:val="001D0639"/>
    <w:pPr>
      <w:keepNext/>
      <w:numPr>
        <w:ilvl w:val="2"/>
        <w:numId w:val="3"/>
      </w:numPr>
      <w:spacing w:before="240" w:after="60"/>
      <w:outlineLvl w:val="2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1D0639"/>
    <w:pPr>
      <w:keepNext/>
      <w:numPr>
        <w:ilvl w:val="3"/>
        <w:numId w:val="3"/>
      </w:numPr>
      <w:outlineLvl w:val="3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5">
    <w:name w:val="heading 5"/>
    <w:basedOn w:val="Normal"/>
    <w:next w:val="Normal"/>
    <w:link w:val="Titre5Car"/>
    <w:qFormat/>
    <w:rsid w:val="001D0639"/>
    <w:pPr>
      <w:numPr>
        <w:numId w:val="4"/>
      </w:numPr>
      <w:outlineLvl w:val="4"/>
    </w:pPr>
    <w:rPr>
      <w:rFonts w:asciiTheme="majorHAnsi" w:eastAsia="Times New Roman" w:hAnsiTheme="majorHAnsi" w:cs="Times New Roman"/>
      <w:szCs w:val="20"/>
      <w:u w:val="wave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D06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D0639"/>
    <w:rPr>
      <w:rFonts w:ascii="Adobe Caslon Pro" w:hAnsi="Adobe Caslon Pro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0639"/>
    <w:rPr>
      <w:rFonts w:ascii="Adobe Caslon Pro" w:hAnsi="Adobe Caslon Pro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06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0639"/>
    <w:rPr>
      <w:rFonts w:ascii="Tahoma" w:hAnsi="Tahoma" w:cs="Tahoma"/>
      <w:sz w:val="16"/>
      <w:szCs w:val="16"/>
    </w:rPr>
  </w:style>
  <w:style w:type="character" w:customStyle="1" w:styleId="Titre6Car">
    <w:name w:val="Titre 6 Car"/>
    <w:basedOn w:val="Policepardfaut"/>
    <w:link w:val="Titre6"/>
    <w:uiPriority w:val="9"/>
    <w:rsid w:val="001D063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Citation">
    <w:name w:val="Quote"/>
    <w:basedOn w:val="Normal"/>
    <w:next w:val="Normal"/>
    <w:link w:val="CitationCar"/>
    <w:uiPriority w:val="29"/>
    <w:qFormat/>
    <w:rsid w:val="001D0639"/>
    <w:rPr>
      <w:i/>
      <w:iCs/>
      <w:color w:val="000000" w:themeColor="text1"/>
    </w:rPr>
  </w:style>
  <w:style w:type="paragraph" w:styleId="Titre">
    <w:name w:val="Title"/>
    <w:basedOn w:val="Normal"/>
    <w:next w:val="Normal"/>
    <w:link w:val="TitreCar"/>
    <w:qFormat/>
    <w:rsid w:val="001D063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D06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rsid w:val="001D0639"/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1D0639"/>
    <w:rPr>
      <w:rFonts w:asciiTheme="majorHAnsi" w:eastAsia="Times New Roman" w:hAnsiTheme="majorHAnsi" w:cs="Times New Roman"/>
      <w:b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1D0639"/>
    <w:rPr>
      <w:rFonts w:asciiTheme="majorHAnsi" w:eastAsia="Times New Roman" w:hAnsiTheme="majorHAnsi" w:cs="Times New Roman"/>
      <w:sz w:val="24"/>
      <w:szCs w:val="20"/>
      <w:u w:val="wave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1D0639"/>
    <w:rPr>
      <w:rFonts w:ascii="Adobe Caslon Pro" w:hAnsi="Adobe Caslon Pro"/>
      <w:i/>
      <w:iCs/>
      <w:color w:val="000000" w:themeColor="text1"/>
      <w:sz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063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0639"/>
    <w:rPr>
      <w:rFonts w:ascii="Adobe Caslon Pro" w:hAnsi="Adobe Caslon Pro"/>
      <w:b/>
      <w:bCs/>
      <w:i/>
      <w:iCs/>
      <w:color w:val="4F81BD" w:themeColor="accent1"/>
      <w:sz w:val="24"/>
    </w:rPr>
  </w:style>
  <w:style w:type="character" w:styleId="Rfrenceple">
    <w:name w:val="Subtle Reference"/>
    <w:basedOn w:val="Policepardfaut"/>
    <w:uiPriority w:val="31"/>
    <w:qFormat/>
    <w:rsid w:val="001D0639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1D0639"/>
    <w:rPr>
      <w:b/>
      <w:bCs/>
      <w:smallCaps/>
      <w:color w:val="C0504D" w:themeColor="accent2"/>
      <w:spacing w:val="5"/>
      <w:u w:val="single"/>
    </w:rPr>
  </w:style>
  <w:style w:type="character" w:styleId="Numrodepage">
    <w:name w:val="page number"/>
    <w:basedOn w:val="Policepardfaut"/>
    <w:rsid w:val="001D0639"/>
  </w:style>
  <w:style w:type="paragraph" w:customStyle="1" w:styleId="Question">
    <w:name w:val="Question"/>
    <w:basedOn w:val="Titre2"/>
    <w:autoRedefine/>
    <w:uiPriority w:val="1"/>
    <w:qFormat/>
    <w:rsid w:val="00D632C3"/>
    <w:pPr>
      <w:keepNext w:val="0"/>
      <w:widowControl w:val="0"/>
      <w:numPr>
        <w:ilvl w:val="0"/>
        <w:numId w:val="2"/>
      </w:numPr>
    </w:pPr>
    <w:rPr>
      <w:rFonts w:ascii="Adobe Caslon Pro" w:hAnsi="Adobe Caslon Pro"/>
      <w:b w:val="0"/>
    </w:rPr>
  </w:style>
  <w:style w:type="paragraph" w:customStyle="1" w:styleId="EXERCICES">
    <w:name w:val="EXERCICES"/>
    <w:basedOn w:val="Titre4"/>
    <w:autoRedefine/>
    <w:rsid w:val="00254720"/>
    <w:pPr>
      <w:keepNext w:val="0"/>
      <w:widowControl w:val="0"/>
      <w:numPr>
        <w:ilvl w:val="5"/>
        <w:numId w:val="1"/>
      </w:numPr>
    </w:pPr>
    <w:rPr>
      <w:rFonts w:ascii="Adobe Caslon Pro" w:hAnsi="Adobe Caslon Pro"/>
    </w:rPr>
  </w:style>
  <w:style w:type="paragraph" w:customStyle="1" w:styleId="Questionsimple">
    <w:name w:val="Question simple"/>
    <w:basedOn w:val="Normal"/>
    <w:rsid w:val="00254720"/>
    <w:pPr>
      <w:numPr>
        <w:numId w:val="5"/>
      </w:numPr>
    </w:pPr>
    <w:rPr>
      <w:rFonts w:ascii="Technical" w:eastAsia="Times New Roman" w:hAnsi="Technical" w:cs="Times New Roman"/>
      <w:szCs w:val="20"/>
      <w:lang w:eastAsia="fr-FR"/>
    </w:rPr>
  </w:style>
  <w:style w:type="paragraph" w:customStyle="1" w:styleId="a">
    <w:name w:val="."/>
    <w:basedOn w:val="Normal"/>
    <w:rsid w:val="00254720"/>
    <w:rPr>
      <w:rFonts w:ascii="Technical" w:eastAsia="Times New Roman" w:hAnsi="Technical" w:cs="Times New Roman"/>
      <w:szCs w:val="20"/>
      <w:lang w:eastAsia="fr-FR"/>
    </w:rPr>
  </w:style>
  <w:style w:type="character" w:customStyle="1" w:styleId="longtext">
    <w:name w:val="long_text"/>
    <w:basedOn w:val="Policepardfaut"/>
    <w:rsid w:val="00C6725A"/>
  </w:style>
  <w:style w:type="paragraph" w:styleId="Paragraphedeliste">
    <w:name w:val="List Paragraph"/>
    <w:basedOn w:val="Normal"/>
    <w:uiPriority w:val="34"/>
    <w:qFormat/>
    <w:rsid w:val="00722767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43E45"/>
    <w:rPr>
      <w:color w:val="808080"/>
    </w:rPr>
  </w:style>
  <w:style w:type="table" w:styleId="Grilledutableau">
    <w:name w:val="Table Grid"/>
    <w:basedOn w:val="TableauNormal"/>
    <w:uiPriority w:val="59"/>
    <w:rsid w:val="008360AF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246E9"/>
    <w:pPr>
      <w:keepLines/>
      <w:numPr>
        <w:numId w:val="0"/>
      </w:numPr>
      <w:spacing w:before="480" w:after="0" w:line="276" w:lineRule="auto"/>
      <w:jc w:val="left"/>
      <w:outlineLvl w:val="9"/>
    </w:pPr>
    <w:rPr>
      <w:rFonts w:eastAsiaTheme="majorEastAsia" w:cstheme="majorBidi"/>
      <w:bCs/>
      <w:color w:val="365F91" w:themeColor="accent1" w:themeShade="BF"/>
      <w:kern w:val="0"/>
      <w:sz w:val="28"/>
      <w:szCs w:val="28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6246E9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6246E9"/>
    <w:pPr>
      <w:spacing w:after="100"/>
      <w:ind w:left="480"/>
    </w:pPr>
  </w:style>
  <w:style w:type="character" w:styleId="Lienhypertexte">
    <w:name w:val="Hyperlink"/>
    <w:basedOn w:val="Policepardfaut"/>
    <w:uiPriority w:val="99"/>
    <w:unhideWhenUsed/>
    <w:rsid w:val="006246E9"/>
    <w:rPr>
      <w:color w:val="0000FF" w:themeColor="hyperlink"/>
      <w:u w:val="single"/>
    </w:rPr>
  </w:style>
  <w:style w:type="paragraph" w:styleId="Sansinterligne">
    <w:name w:val="No Spacing"/>
    <w:uiPriority w:val="1"/>
    <w:rsid w:val="00B303E7"/>
    <w:pPr>
      <w:spacing w:after="0" w:line="240" w:lineRule="auto"/>
    </w:pPr>
    <w:rPr>
      <w:rFonts w:eastAsiaTheme="minorEastAsia"/>
      <w:sz w:val="5"/>
      <w:szCs w:val="24"/>
      <w:lang w:val="en-GB" w:eastAsia="fr-FR"/>
    </w:rPr>
  </w:style>
  <w:style w:type="paragraph" w:styleId="Listepuces2">
    <w:name w:val="List Bullet 2"/>
    <w:basedOn w:val="Normalcentr"/>
    <w:uiPriority w:val="1"/>
    <w:unhideWhenUsed/>
    <w:qFormat/>
    <w:rsid w:val="00B303E7"/>
    <w:pPr>
      <w:numPr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40"/>
      <w:ind w:right="360"/>
    </w:pPr>
    <w:rPr>
      <w:rFonts w:ascii="Century Gothic" w:hAnsi="Century Gothic"/>
      <w:i w:val="0"/>
      <w:color w:val="7F7F7F" w:themeColor="text1" w:themeTint="80"/>
      <w:sz w:val="20"/>
      <w:szCs w:val="24"/>
      <w:lang w:eastAsia="fr-FR"/>
    </w:rPr>
  </w:style>
  <w:style w:type="paragraph" w:styleId="Normalcentr">
    <w:name w:val="Block Text"/>
    <w:basedOn w:val="Normal"/>
    <w:uiPriority w:val="99"/>
    <w:semiHidden/>
    <w:unhideWhenUsed/>
    <w:rsid w:val="00B303E7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customStyle="1" w:styleId="FooterRight">
    <w:name w:val="Footer Right"/>
    <w:basedOn w:val="Pieddepage"/>
    <w:uiPriority w:val="99"/>
    <w:rsid w:val="00B303E7"/>
    <w:pPr>
      <w:tabs>
        <w:tab w:val="clear" w:pos="4536"/>
        <w:tab w:val="clear" w:pos="9072"/>
        <w:tab w:val="center" w:pos="4680"/>
        <w:tab w:val="right" w:pos="9360"/>
      </w:tabs>
      <w:spacing w:before="40"/>
      <w:jc w:val="right"/>
    </w:pPr>
    <w:rPr>
      <w:rFonts w:ascii="Century Gothic" w:eastAsiaTheme="minorEastAsia" w:hAnsi="Century Gothic"/>
      <w:color w:val="595959" w:themeColor="text1" w:themeTint="A6"/>
      <w:sz w:val="20"/>
      <w:szCs w:val="24"/>
      <w:lang w:eastAsia="fr-FR"/>
    </w:rPr>
  </w:style>
  <w:style w:type="character" w:styleId="lev">
    <w:name w:val="Strong"/>
    <w:basedOn w:val="Policepardfaut"/>
    <w:uiPriority w:val="22"/>
    <w:qFormat/>
    <w:rsid w:val="00642B7E"/>
    <w:rPr>
      <w:b/>
      <w:bCs/>
    </w:rPr>
  </w:style>
  <w:style w:type="character" w:customStyle="1" w:styleId="lienglossaire">
    <w:name w:val="lienglossaire"/>
    <w:basedOn w:val="Policepardfaut"/>
    <w:rsid w:val="00642B7E"/>
  </w:style>
  <w:style w:type="paragraph" w:styleId="NormalWeb">
    <w:name w:val="Normal (Web)"/>
    <w:basedOn w:val="Normal"/>
    <w:uiPriority w:val="99"/>
    <w:unhideWhenUsed/>
    <w:rsid w:val="00A46F4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lang-en">
    <w:name w:val="lang-en"/>
    <w:basedOn w:val="Policepardfaut"/>
    <w:rsid w:val="00A46F4C"/>
  </w:style>
  <w:style w:type="character" w:customStyle="1" w:styleId="mw-headline">
    <w:name w:val="mw-headline"/>
    <w:basedOn w:val="Policepardfaut"/>
    <w:rsid w:val="002D3F73"/>
  </w:style>
  <w:style w:type="character" w:customStyle="1" w:styleId="nowrap">
    <w:name w:val="nowrap"/>
    <w:basedOn w:val="Policepardfaut"/>
    <w:rsid w:val="00C53C91"/>
  </w:style>
  <w:style w:type="paragraph" w:customStyle="1" w:styleId="SectionHeading">
    <w:name w:val="Section Heading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Bullet1">
    <w:name w:val="Bullet 1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niv1">
    <w:name w:val="niv1"/>
    <w:basedOn w:val="Normal"/>
    <w:rsid w:val="00AE59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&#233;mi\AppData\Roaming\Microsoft\Templates\STI2D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156EF-A78F-41F6-95C2-A49DA598C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STI2D.dotm</Template>
  <TotalTime>31</TotalTime>
  <Pages>1</Pages>
  <Words>147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Lycée Raymond Poincaré – Bar le Duc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Rémi</dc:creator>
  <cp:lastModifiedBy>Rémi</cp:lastModifiedBy>
  <cp:revision>4</cp:revision>
  <cp:lastPrinted>2013-03-28T09:10:00Z</cp:lastPrinted>
  <dcterms:created xsi:type="dcterms:W3CDTF">2013-03-28T08:52:00Z</dcterms:created>
  <dcterms:modified xsi:type="dcterms:W3CDTF">2013-03-28T09:23:00Z</dcterms:modified>
</cp:coreProperties>
</file>